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949EF" w:rsidP="00B949EF" w:rsidRDefault="00B949EF" w14:paraId="92025c6" w14:textId="92025c6">
      <w:pPr>
        <w:spacing w:after="0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1.St-264/2019</w:t>
      </w:r>
    </w:p>
    <w:p w:rsidR="00B949EF" w:rsidP="00B949EF" w:rsidRDefault="00B949EF">
      <w:pPr>
        <w:spacing w:after="0"/>
        <w:rPr>
          <w:rFonts w:cs="Times New Roman"/>
        </w:rPr>
      </w:pPr>
      <w:r>
        <w:rPr>
          <w:rFonts w:cs="Times New Roman"/>
        </w:rPr>
        <w:t>REPUBLIKA HRVATSKA</w:t>
      </w:r>
    </w:p>
    <w:p w:rsidR="00B949EF" w:rsidP="00B949EF" w:rsidRDefault="00B949EF">
      <w:pPr>
        <w:spacing w:after="0"/>
        <w:rPr>
          <w:rFonts w:cs="Times New Roman"/>
        </w:rPr>
      </w:pPr>
      <w:r>
        <w:rPr>
          <w:rFonts w:cs="Times New Roman"/>
        </w:rPr>
        <w:t>TRGOVAČKI SUD U SPLITU</w:t>
      </w:r>
    </w:p>
    <w:p w:rsidR="00B949EF" w:rsidP="00B949EF" w:rsidRDefault="00B949EF">
      <w:pPr>
        <w:spacing w:after="0"/>
        <w:rPr>
          <w:rFonts w:cs="Times New Roman"/>
        </w:rPr>
      </w:pPr>
      <w:r>
        <w:rPr>
          <w:rFonts w:cs="Times New Roman"/>
        </w:rPr>
        <w:t>Split, Sukoišanska 6</w:t>
      </w:r>
    </w:p>
    <w:p w:rsidR="00B949EF" w:rsidP="00B949EF" w:rsidRDefault="00B949EF">
      <w:pPr>
        <w:spacing w:after="0"/>
        <w:jc w:val="center"/>
        <w:rPr>
          <w:rFonts w:cs="Times New Roman"/>
        </w:rPr>
      </w:pPr>
    </w:p>
    <w:p w:rsidR="00B949EF" w:rsidP="00B949EF" w:rsidRDefault="00B949EF">
      <w:pPr>
        <w:spacing w:after="0"/>
        <w:jc w:val="center"/>
        <w:rPr>
          <w:rFonts w:cs="Times New Roman"/>
        </w:rPr>
      </w:pPr>
      <w:r>
        <w:rPr>
          <w:rFonts w:cs="Times New Roman"/>
        </w:rPr>
        <w:t>Z A P I S N I K</w:t>
      </w:r>
    </w:p>
    <w:p w:rsidR="00B949EF" w:rsidP="00B949EF" w:rsidRDefault="00B949EF">
      <w:pPr>
        <w:spacing w:before="160" w:after="0"/>
        <w:jc w:val="both"/>
      </w:pPr>
      <w:r>
        <w:rPr>
          <w:rFonts w:cs="Times New Roman"/>
        </w:rPr>
        <w:t xml:space="preserve">sastavljen kod Trgovačkog suda u Splitu </w:t>
      </w:r>
      <w:r w:rsidR="00E71C2B">
        <w:rPr>
          <w:rFonts w:cs="Times New Roman"/>
        </w:rPr>
        <w:t>11</w:t>
      </w:r>
      <w:r>
        <w:rPr>
          <w:rFonts w:cs="Times New Roman"/>
        </w:rPr>
        <w:t xml:space="preserve">. </w:t>
      </w:r>
      <w:r w:rsidR="00E71C2B">
        <w:rPr>
          <w:rFonts w:cs="Times New Roman"/>
        </w:rPr>
        <w:t>rujna</w:t>
      </w:r>
      <w:r>
        <w:rPr>
          <w:rFonts w:cs="Times New Roman"/>
        </w:rPr>
        <w:t xml:space="preserve"> 2020. sa ročišta radi glasovanja o planu </w:t>
      </w:r>
      <w:r>
        <w:t xml:space="preserve">restrukturiranja nad </w:t>
      </w:r>
      <w:r>
        <w:rPr>
          <w:rFonts w:cs="Times New Roman"/>
        </w:rPr>
        <w:t xml:space="preserve">dužnikom </w:t>
      </w:r>
      <w:r w:rsidRPr="00997B15">
        <w:t>VIVIDUS d.o.o. Trogir, Put Salduna 3, OIB: 03549889524</w:t>
      </w:r>
    </w:p>
    <w:p w:rsidR="00B949EF" w:rsidP="00B949EF" w:rsidRDefault="00B949EF">
      <w:pPr>
        <w:pStyle w:val="Bezproreda"/>
        <w:spacing w:before="3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Prisutni od strane suda:</w:t>
      </w:r>
    </w:p>
    <w:p w:rsidR="00B949EF" w:rsidP="00B949EF" w:rsidRDefault="00B949EF">
      <w:pPr>
        <w:spacing w:before="7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Velimir Vuković, sudac</w:t>
      </w:r>
    </w:p>
    <w:p w:rsidR="00B949EF" w:rsidP="00B949EF" w:rsidRDefault="00B949EF">
      <w:pPr>
        <w:spacing w:before="70" w:after="0"/>
        <w:jc w:val="both"/>
        <w:rPr>
          <w:rFonts w:cs="Times New Roman"/>
        </w:rPr>
      </w:pPr>
      <w:r>
        <w:rPr>
          <w:rFonts w:eastAsia="Times New Roman" w:cs="Times New Roman"/>
        </w:rPr>
        <w:t>Sanja Periš, sudska zapisničarka</w:t>
      </w:r>
    </w:p>
    <w:p w:rsidR="00B949EF" w:rsidP="00B949EF" w:rsidRDefault="00B949EF">
      <w:pPr>
        <w:spacing w:before="300" w:after="0"/>
        <w:jc w:val="center"/>
        <w:rPr>
          <w:rFonts w:cs="Times New Roman"/>
        </w:rPr>
      </w:pPr>
      <w:r>
        <w:rPr>
          <w:rFonts w:cs="Times New Roman"/>
        </w:rPr>
        <w:t xml:space="preserve">Početak u </w:t>
      </w:r>
      <w:r w:rsidR="00E71C2B">
        <w:rPr>
          <w:rFonts w:cs="Times New Roman"/>
        </w:rPr>
        <w:t>10</w:t>
      </w:r>
      <w:r>
        <w:rPr>
          <w:rFonts w:cs="Times New Roman"/>
        </w:rPr>
        <w:t>,00 sati.</w:t>
      </w:r>
    </w:p>
    <w:p w:rsidR="00B949EF" w:rsidP="00B949EF" w:rsidRDefault="00B949EF">
      <w:pPr>
        <w:pStyle w:val="Bezproreda"/>
        <w:spacing w:before="3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Utvrđuje se da su pristupili:</w:t>
      </w:r>
    </w:p>
    <w:p w:rsidR="00B949EF" w:rsidP="00B949EF" w:rsidRDefault="00B949EF">
      <w:pPr>
        <w:pStyle w:val="Bezproreda"/>
        <w:spacing w:before="3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povjerenik predstečajne nagodbe Damir Vrca</w:t>
      </w:r>
    </w:p>
    <w:p w:rsidR="00B949EF" w:rsidP="00B949EF" w:rsidRDefault="00B949EF">
      <w:pPr>
        <w:spacing w:before="80" w:after="0"/>
        <w:jc w:val="both"/>
        <w:rPr>
          <w:rFonts w:cs="Times New Roman"/>
        </w:rPr>
      </w:pPr>
      <w:r>
        <w:rPr>
          <w:rFonts w:cs="Times New Roman"/>
        </w:rPr>
        <w:t>- za dužnika: zastupnik po zakonu Miro Pavković</w:t>
      </w:r>
      <w:r w:rsidR="006306A9">
        <w:rPr>
          <w:rFonts w:cs="Times New Roman"/>
        </w:rPr>
        <w:t>, zajedno sa punomoćnikom Pavom Mrkonjićem, odvjetnikom u Zagrebu</w:t>
      </w:r>
    </w:p>
    <w:p w:rsidR="00B949EF" w:rsidP="00B949EF" w:rsidRDefault="00B949EF">
      <w:pPr>
        <w:spacing w:before="200" w:after="0"/>
        <w:jc w:val="both"/>
        <w:rPr>
          <w:rFonts w:cs="Times New Roman"/>
        </w:rPr>
      </w:pPr>
      <w:r>
        <w:rPr>
          <w:rFonts w:cs="Times New Roman"/>
        </w:rPr>
        <w:t>Za vjerovnike:</w:t>
      </w:r>
    </w:p>
    <w:p w:rsidR="00B949EF" w:rsidP="00B949EF" w:rsidRDefault="00B949EF">
      <w:pPr>
        <w:spacing w:before="100" w:after="0"/>
        <w:rPr>
          <w:rFonts w:cs="Times New Roman"/>
        </w:rPr>
      </w:pPr>
      <w:r>
        <w:rPr>
          <w:rFonts w:cs="Times New Roman"/>
        </w:rPr>
        <w:t xml:space="preserve">- </w:t>
      </w:r>
      <w:r w:rsidR="006306A9">
        <w:rPr>
          <w:rFonts w:cs="Times New Roman"/>
        </w:rPr>
        <w:t>Miro Pavković, osobno</w:t>
      </w:r>
    </w:p>
    <w:p w:rsidR="00B949EF" w:rsidP="00B949EF" w:rsidRDefault="00B949EF">
      <w:pPr>
        <w:spacing w:before="100" w:after="0"/>
        <w:rPr>
          <w:rFonts w:cs="Times New Roman"/>
        </w:rPr>
      </w:pPr>
      <w:r>
        <w:rPr>
          <w:rFonts w:cs="Times New Roman"/>
        </w:rPr>
        <w:t>-</w:t>
      </w:r>
      <w:r w:rsidR="006306A9">
        <w:rPr>
          <w:rFonts w:cs="Times New Roman"/>
        </w:rPr>
        <w:t xml:space="preserve"> Pavao Mrkonjić, osobno</w:t>
      </w:r>
    </w:p>
    <w:p w:rsidR="00C6761E" w:rsidP="00322BAD" w:rsidRDefault="00B949EF">
      <w:pPr>
        <w:spacing w:before="200" w:after="0"/>
        <w:ind w:firstLine="703"/>
        <w:jc w:val="both"/>
        <w:rPr>
          <w:rFonts w:cs="Times New Roman"/>
        </w:rPr>
      </w:pPr>
      <w:r>
        <w:rPr>
          <w:rFonts w:cs="Times New Roman"/>
        </w:rPr>
        <w:t>Sudac objavljuje da je predmet današnjeg ročišta izlaganje plana restrukturiranja od strane dužnika, rasprava te glasovanje o planu restrukturiranja, sukladno čl. 55. Stečajnog zakona („Narodne novine“ 71/15 i 104/17; dalje SZ).</w:t>
      </w:r>
    </w:p>
    <w:p w:rsidR="004719BF" w:rsidP="004719BF" w:rsidRDefault="004719BF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 xml:space="preserve">Utvrđuje se da je dužnik 7. travnja 2020. dostavio izmijenjeni plan restrukturiranja, koji je objavljen na mrežnoj stranici e-Oglasna ploča sudova 9. travnja 2020.  </w:t>
      </w:r>
    </w:p>
    <w:p w:rsidR="004719BF" w:rsidP="004719BF" w:rsidRDefault="004719BF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Utvrđuje se da je vjerovnik Trogirski holding d.o.o. uz podnesak od 2.rujna 2020. sudu dostavio obrazac o glasovanju u ovom predstečajnom postupku.</w:t>
      </w:r>
    </w:p>
    <w:p w:rsidR="004719BF" w:rsidP="004719BF" w:rsidRDefault="004719BF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Utvrđuje se nadalje, da je vjerovnik Grad Trogir u podnesku od 9.rujna 202</w:t>
      </w:r>
      <w:r w:rsidR="006306A9">
        <w:rPr>
          <w:rFonts w:cs="Times New Roman"/>
        </w:rPr>
        <w:t>0</w:t>
      </w:r>
      <w:r>
        <w:rPr>
          <w:rFonts w:cs="Times New Roman"/>
        </w:rPr>
        <w:t>. obavijestio sud da više nije vjerovnik predstečajnog dužnika.</w:t>
      </w:r>
    </w:p>
    <w:p w:rsidR="004719BF" w:rsidP="004719BF" w:rsidRDefault="004719BF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 xml:space="preserve">Utvrđuje se također da je predstečajni dužnik u podnesku od 10.rujna 2020. dostavio podnesak s prilozima u kojem se predlaže odgoda današnjeg ročišta za glasovanje o predstečajnom sporazumu između vjerovnika i predstečajnog dužnika, uz suglasnost većinskog vjerovnika HABOR.  </w:t>
      </w:r>
    </w:p>
    <w:p w:rsidR="004719BF" w:rsidP="004719BF" w:rsidRDefault="004719BF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 xml:space="preserve">Utvrđuje se da je dužnik uz podnesak od 11.rujna 2020. u spis priložio podneske vjerovnika: Virtualna trgovovina j.d.o.o., Palisis, Jadran-promet d.o.o. i GrayLine Corporation, kojim ovi vjerovnici povlače utvrđene tražbine iz predstečajnog postupka prema dužniku. </w:t>
      </w:r>
    </w:p>
    <w:p w:rsidR="006306A9" w:rsidP="004719BF" w:rsidRDefault="006306A9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Utvrđuje se da je dužnik uz podnesak od 11. rujna 2020. u spis priložio obrazac za glasovanje vjerovnika HABOR Zagreb.</w:t>
      </w:r>
    </w:p>
    <w:p w:rsidR="004719BF" w:rsidP="00B949EF" w:rsidRDefault="004719BF">
      <w:pPr>
        <w:spacing w:before="200" w:after="0"/>
        <w:ind w:firstLine="705"/>
        <w:jc w:val="both"/>
        <w:rPr>
          <w:rFonts w:cs="Times New Roman"/>
        </w:rPr>
      </w:pPr>
    </w:p>
    <w:p w:rsidR="00B949EF" w:rsidP="00B949EF" w:rsidRDefault="00B949EF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Prelazi se na raspravu o predmetnom planu restrukturiranja.</w:t>
      </w:r>
    </w:p>
    <w:p w:rsidR="00355E0D" w:rsidP="00355E0D" w:rsidRDefault="00B949EF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Nakon dužnikova izlaganja povjerenik predstečajne nagodbe navodi da smatra kako je predloženi plan održiv i izrađen u skladu sa zakonom</w:t>
      </w:r>
      <w:r w:rsidR="00355E0D">
        <w:rPr>
          <w:rFonts w:cs="Times New Roman"/>
        </w:rPr>
        <w:t>.</w:t>
      </w:r>
      <w:r>
        <w:rPr>
          <w:rFonts w:cs="Times New Roman"/>
        </w:rPr>
        <w:t xml:space="preserve"> </w:t>
      </w:r>
    </w:p>
    <w:p w:rsidRPr="00355E0D" w:rsidR="00355E0D" w:rsidP="00355E0D" w:rsidRDefault="00355E0D">
      <w:pPr>
        <w:spacing w:before="200" w:after="0"/>
        <w:ind w:firstLine="705"/>
        <w:jc w:val="both"/>
        <w:rPr>
          <w:rFonts w:cs="Times New Roman"/>
        </w:rPr>
      </w:pPr>
    </w:p>
    <w:p w:rsidR="00B949EF" w:rsidP="00B949EF" w:rsidRDefault="00B949EF">
      <w:pPr>
        <w:pStyle w:val="Naslov1"/>
        <w:ind w:firstLine="705"/>
        <w:jc w:val="left"/>
        <w:rPr>
          <w:b w:val="false"/>
        </w:rPr>
      </w:pPr>
      <w:r>
        <w:rPr>
          <w:b w:val="false"/>
        </w:rPr>
        <w:t>U smislu odredbe čl. 59. Stečajnog zakona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plana.</w:t>
      </w:r>
    </w:p>
    <w:p w:rsidR="00B949EF" w:rsidP="00B949EF" w:rsidRDefault="00B949EF">
      <w:pPr>
        <w:spacing w:before="200" w:after="0"/>
        <w:ind w:firstLine="708"/>
        <w:jc w:val="both"/>
        <w:rPr>
          <w:rFonts w:cs="Times New Roman"/>
        </w:rPr>
      </w:pPr>
      <w:r>
        <w:rPr>
          <w:rFonts w:cs="Times New Roman"/>
        </w:rPr>
        <w:t>Utvrđuje se da su rješenjem ovog suda 1.St-</w:t>
      </w:r>
      <w:r w:rsidR="00C6761E">
        <w:rPr>
          <w:rFonts w:cs="Times New Roman"/>
        </w:rPr>
        <w:t>264</w:t>
      </w:r>
      <w:r>
        <w:rPr>
          <w:rFonts w:cs="Times New Roman"/>
        </w:rPr>
        <w:t xml:space="preserve">/2019 od </w:t>
      </w:r>
      <w:r w:rsidR="00C6761E">
        <w:rPr>
          <w:rFonts w:cs="Times New Roman"/>
        </w:rPr>
        <w:t>17</w:t>
      </w:r>
      <w:r>
        <w:rPr>
          <w:rFonts w:cs="Times New Roman"/>
        </w:rPr>
        <w:t xml:space="preserve">. </w:t>
      </w:r>
      <w:r w:rsidR="00C6761E">
        <w:rPr>
          <w:rFonts w:cs="Times New Roman"/>
        </w:rPr>
        <w:t>listopada</w:t>
      </w:r>
      <w:r>
        <w:rPr>
          <w:rFonts w:cs="Times New Roman"/>
        </w:rPr>
        <w:t xml:space="preserve"> 20</w:t>
      </w:r>
      <w:r w:rsidR="007B64D2">
        <w:rPr>
          <w:rFonts w:cs="Times New Roman"/>
        </w:rPr>
        <w:t>19.</w:t>
      </w:r>
      <w:r w:rsidR="00053B8D">
        <w:rPr>
          <w:rFonts w:cs="Times New Roman"/>
        </w:rPr>
        <w:t>, ispravljenim rješenjem od 31. listopada 2019. i 6. studenog 2019.</w:t>
      </w:r>
    </w:p>
    <w:p w:rsidR="00B949EF" w:rsidP="00B949EF" w:rsidRDefault="00B949EF">
      <w:pPr>
        <w:spacing w:before="60"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- utvrđene tražbine </w:t>
      </w:r>
      <w:r w:rsidR="00053B8D">
        <w:rPr>
          <w:rFonts w:cs="Times New Roman"/>
        </w:rPr>
        <w:t>151</w:t>
      </w:r>
      <w:r>
        <w:rPr>
          <w:rFonts w:cs="Times New Roman"/>
        </w:rPr>
        <w:t xml:space="preserve"> vjerovnika</w:t>
      </w:r>
    </w:p>
    <w:p w:rsidR="00B949EF" w:rsidP="00B949EF" w:rsidRDefault="00B949EF">
      <w:pPr>
        <w:widowControl w:val="false"/>
        <w:autoSpaceDE w:val="false"/>
        <w:autoSpaceDN w:val="false"/>
        <w:adjustRightInd w:val="false"/>
        <w:spacing w:before="100"/>
        <w:ind w:firstLine="708"/>
        <w:jc w:val="both"/>
        <w:rPr>
          <w:rFonts w:eastAsia="Arial Unicode MS"/>
        </w:rPr>
      </w:pPr>
      <w:r>
        <w:rPr>
          <w:rFonts w:cs="Times New Roman"/>
        </w:rPr>
        <w:t xml:space="preserve">- utvrđene tražbine u ukupnom iznosu od </w:t>
      </w:r>
      <w:r w:rsidR="00053B8D">
        <w:rPr>
          <w:rFonts w:eastAsia="Arial Unicode MS"/>
        </w:rPr>
        <w:t>15.282.099,92</w:t>
      </w:r>
      <w:r w:rsidR="007B64D2">
        <w:t xml:space="preserve"> </w:t>
      </w:r>
      <w:r>
        <w:rPr>
          <w:rFonts w:eastAsia="Arial Unicode MS"/>
        </w:rPr>
        <w:t xml:space="preserve">kn. </w:t>
      </w:r>
    </w:p>
    <w:p w:rsidR="00053B8D" w:rsidP="00B949EF" w:rsidRDefault="00053B8D">
      <w:pPr>
        <w:widowControl w:val="false"/>
        <w:autoSpaceDE w:val="false"/>
        <w:autoSpaceDN w:val="false"/>
        <w:adjustRightInd w:val="false"/>
        <w:spacing w:before="100"/>
        <w:ind w:firstLine="708"/>
        <w:jc w:val="both"/>
        <w:rPr>
          <w:rFonts w:eastAsia="Arial Unicode MS"/>
        </w:rPr>
      </w:pPr>
      <w:r>
        <w:rPr>
          <w:rFonts w:eastAsia="Arial Unicode MS"/>
        </w:rPr>
        <w:t xml:space="preserve">Nadalje, </w:t>
      </w:r>
      <w:r w:rsidR="00A34550">
        <w:rPr>
          <w:rFonts w:eastAsia="Arial Unicode MS"/>
        </w:rPr>
        <w:t>pravo glasovanja na današnjem ročištu za glasovanje o predstečajnom sporazumu između vjerovnika i predstečajnog dužnika, nemaju vjerovnici – banke i to: HABOR i Partner banka d.d., obzirom da se navedeni vjerovnici kao razlučni vjerovnici nisu odrekli prava odvojenog namirenja, sve u smislu odredbe članka 106. SZ, a u svezi s odredbom članka 153. SZ.</w:t>
      </w:r>
    </w:p>
    <w:p w:rsidR="00A34550" w:rsidP="00B949EF" w:rsidRDefault="00A34550">
      <w:pPr>
        <w:widowControl w:val="false"/>
        <w:autoSpaceDE w:val="false"/>
        <w:autoSpaceDN w:val="false"/>
        <w:adjustRightInd w:val="false"/>
        <w:spacing w:before="100"/>
        <w:ind w:firstLine="708"/>
        <w:jc w:val="both"/>
        <w:rPr>
          <w:rFonts w:eastAsia="Arial Unicode MS"/>
        </w:rPr>
      </w:pPr>
      <w:r>
        <w:rPr>
          <w:rFonts w:eastAsia="Arial Unicode MS"/>
        </w:rPr>
        <w:t>Također, na današnjem ročištu pravo glasa nemaju vjerovnici koji su do ročišta obavijestili sud da više nemaju tražbi</w:t>
      </w:r>
      <w:r w:rsidR="00017E1D">
        <w:rPr>
          <w:rFonts w:eastAsia="Arial Unicode MS"/>
        </w:rPr>
        <w:t>nu prema predstečajnom dužniku, te društva koja su u međuvremenu brisana iz sudskog registra.</w:t>
      </w:r>
    </w:p>
    <w:p w:rsidR="00017E1D" w:rsidP="00B949EF" w:rsidRDefault="00017E1D">
      <w:pPr>
        <w:widowControl w:val="false"/>
        <w:autoSpaceDE w:val="false"/>
        <w:autoSpaceDN w:val="false"/>
        <w:adjustRightInd w:val="false"/>
        <w:spacing w:before="100"/>
        <w:ind w:firstLine="708"/>
        <w:jc w:val="both"/>
        <w:rPr>
          <w:rFonts w:eastAsia="Arial Unicode MS"/>
        </w:rPr>
      </w:pPr>
      <w:r>
        <w:rPr>
          <w:rFonts w:eastAsia="Arial Unicode MS"/>
        </w:rPr>
        <w:t>Dakle, na današnjem ročištu pravo glasa ima 140 vjerovnika sa utvrđenim tražbinama u ukupnom iznosu</w:t>
      </w:r>
      <w:r w:rsidR="006E7989">
        <w:rPr>
          <w:rFonts w:eastAsia="Arial Unicode MS"/>
        </w:rPr>
        <w:t xml:space="preserve"> 2.678.296,72</w:t>
      </w:r>
      <w:r>
        <w:rPr>
          <w:rFonts w:eastAsia="Arial Unicode MS"/>
        </w:rPr>
        <w:t xml:space="preserve"> kn.</w:t>
      </w:r>
    </w:p>
    <w:p w:rsidR="00B949EF" w:rsidP="00B949EF" w:rsidRDefault="00B949EF">
      <w:pPr>
        <w:spacing w:before="300" w:after="200"/>
        <w:ind w:firstLine="709"/>
        <w:jc w:val="both"/>
        <w:rPr>
          <w:rFonts w:cs="Times New Roman"/>
        </w:rPr>
      </w:pPr>
      <w:r>
        <w:rPr>
          <w:rFonts w:cs="Times New Roman"/>
        </w:rPr>
        <w:t>Utvrđuju se rezultati glasovanja prema sljedećoj tablici:</w:t>
      </w:r>
    </w:p>
    <w:tbl>
      <w:tblPr>
        <w:tblStyle w:val="Reetkatablice1"/>
        <w:tblW w:w="8196" w:type="dxa"/>
        <w:jc w:val="center"/>
        <w:tblInd w:w="-603" w:type="dxa"/>
        <w:tblLook w:firstRow="1" w:lastRow="0" w:firstColumn="1" w:lastColumn="0" w:noHBand="0" w:noVBand="1" w:val="04A0"/>
      </w:tblPr>
      <w:tblGrid>
        <w:gridCol w:w="696"/>
        <w:gridCol w:w="2427"/>
        <w:gridCol w:w="1851"/>
        <w:gridCol w:w="1701"/>
        <w:gridCol w:w="1521"/>
      </w:tblGrid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R.br.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="00B949EF" w:rsidRDefault="00B949EF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Naziv vjerovnika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="00B949EF" w:rsidRDefault="00B949EF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OIB vjerovnika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949EF" w:rsidRDefault="00B949EF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Iznos utvrđene tražbine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="00B949EF" w:rsidRDefault="00B949EF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Rezultat glasovanja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1.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1D157B">
            <w:pPr>
              <w:spacing w:after="0"/>
              <w:jc w:val="center"/>
              <w:rPr>
                <w:szCs w:val="24"/>
              </w:rPr>
            </w:pPr>
            <w:r>
              <w:t>A1 Hrvatska d.o.o., Zagreb, Vrtni put 1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1D157B">
            <w:pPr>
              <w:spacing w:after="0"/>
              <w:ind w:left="-108" w:right="-108"/>
              <w:jc w:val="center"/>
              <w:rPr>
                <w:szCs w:val="24"/>
              </w:rPr>
            </w:pPr>
            <w:r>
              <w:t>29524210204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1D157B">
            <w:pPr>
              <w:spacing w:after="0"/>
              <w:jc w:val="center"/>
              <w:rPr>
                <w:szCs w:val="24"/>
              </w:rPr>
            </w:pPr>
            <w:r>
              <w:t>8.000,41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2.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693257">
            <w:pPr>
              <w:spacing w:after="0"/>
              <w:jc w:val="center"/>
              <w:rPr>
                <w:szCs w:val="24"/>
              </w:rPr>
            </w:pPr>
            <w:r>
              <w:t>Adriatic industrial  commerce d.o.o. Trogir, Put Dragulina 15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693257">
            <w:pPr>
              <w:spacing w:after="0"/>
              <w:ind w:left="-108" w:right="-108"/>
              <w:jc w:val="center"/>
              <w:rPr>
                <w:szCs w:val="24"/>
              </w:rPr>
            </w:pPr>
            <w:r>
              <w:t>11683174116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693257">
            <w:pPr>
              <w:spacing w:after="0"/>
              <w:jc w:val="center"/>
              <w:rPr>
                <w:szCs w:val="24"/>
              </w:rPr>
            </w:pPr>
            <w:r>
              <w:t>28.118,80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3.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693257">
            <w:pPr>
              <w:spacing w:after="0"/>
              <w:jc w:val="center"/>
              <w:rPr>
                <w:szCs w:val="24"/>
              </w:rPr>
            </w:pPr>
            <w:r>
              <w:t>Adriatic osiguranje d.d. Zagreb, Listopadska 2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693257">
            <w:pPr>
              <w:spacing w:after="0"/>
              <w:ind w:left="-108" w:right="-108"/>
              <w:jc w:val="center"/>
              <w:rPr>
                <w:szCs w:val="24"/>
              </w:rPr>
            </w:pPr>
            <w:r>
              <w:t>94472454976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693257">
            <w:pPr>
              <w:spacing w:after="0"/>
              <w:jc w:val="center"/>
              <w:rPr>
                <w:szCs w:val="24"/>
              </w:rPr>
            </w:pPr>
            <w:r>
              <w:t>21.448,66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R="00B949EF" w:rsidTr="00ED00D6">
        <w:trPr>
          <w:trHeight w:val="312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4.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693257">
            <w:pPr>
              <w:spacing w:after="0"/>
              <w:jc w:val="center"/>
              <w:rPr>
                <w:szCs w:val="24"/>
              </w:rPr>
            </w:pPr>
            <w:r>
              <w:t>Aktivni odmor d.o.o. Split, Klovićeva 16B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693257">
            <w:pPr>
              <w:spacing w:after="0"/>
              <w:ind w:left="-108" w:right="-108"/>
              <w:jc w:val="center"/>
              <w:rPr>
                <w:szCs w:val="24"/>
              </w:rPr>
            </w:pPr>
            <w:r>
              <w:t>69885716463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693257">
            <w:pPr>
              <w:spacing w:after="0"/>
              <w:jc w:val="center"/>
              <w:rPr>
                <w:szCs w:val="24"/>
              </w:rPr>
            </w:pPr>
            <w:r>
              <w:t>400,00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ZA</w:t>
            </w:r>
          </w:p>
        </w:tc>
      </w:tr>
      <w:tr w:rsidR="00B949EF" w:rsidTr="00ED00D6">
        <w:trPr>
          <w:trHeight w:val="312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5.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693257">
            <w:pPr>
              <w:spacing w:after="0"/>
              <w:jc w:val="center"/>
              <w:rPr>
                <w:szCs w:val="24"/>
              </w:rPr>
            </w:pPr>
            <w:r>
              <w:t>Ante &amp; Boris j.d.o.o., Makarska, Antuna Gustava Matoša 1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693257">
            <w:pPr>
              <w:spacing w:after="0"/>
              <w:ind w:left="-108" w:right="-108"/>
              <w:jc w:val="center"/>
              <w:rPr>
                <w:szCs w:val="24"/>
              </w:rPr>
            </w:pPr>
            <w:r>
              <w:t>13710415864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693257">
            <w:pPr>
              <w:spacing w:after="0"/>
              <w:jc w:val="center"/>
              <w:rPr>
                <w:szCs w:val="24"/>
              </w:rPr>
            </w:pPr>
            <w:r>
              <w:t>250,00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ZA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6.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693257">
            <w:pPr>
              <w:spacing w:after="0"/>
              <w:jc w:val="center"/>
              <w:rPr>
                <w:szCs w:val="24"/>
              </w:rPr>
            </w:pPr>
            <w:r>
              <w:t>Apodos d.o.o., Split, Drvenička 25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693257">
            <w:pPr>
              <w:spacing w:after="0"/>
              <w:ind w:left="-108" w:right="-108"/>
              <w:jc w:val="center"/>
              <w:rPr>
                <w:szCs w:val="24"/>
              </w:rPr>
            </w:pPr>
            <w:r>
              <w:t>90768078011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693257">
            <w:pPr>
              <w:spacing w:after="0"/>
              <w:jc w:val="center"/>
              <w:rPr>
                <w:szCs w:val="24"/>
              </w:rPr>
            </w:pPr>
            <w:r>
              <w:t>2.197,50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ZA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7.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693257">
            <w:pPr>
              <w:spacing w:after="0"/>
              <w:jc w:val="center"/>
              <w:rPr>
                <w:szCs w:val="24"/>
              </w:rPr>
            </w:pPr>
            <w:r>
              <w:t>Atesti i zaštita  d.o.o., Split, Borisa Papandopula 15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693257">
            <w:pPr>
              <w:spacing w:after="0"/>
              <w:ind w:left="-108" w:right="-108"/>
              <w:jc w:val="center"/>
              <w:rPr>
                <w:szCs w:val="24"/>
              </w:rPr>
            </w:pPr>
            <w:r>
              <w:t>12338109450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693257">
            <w:pPr>
              <w:spacing w:after="0"/>
              <w:jc w:val="center"/>
              <w:rPr>
                <w:szCs w:val="24"/>
              </w:rPr>
            </w:pPr>
            <w:r>
              <w:t>6.850,00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8.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A36035">
            <w:pPr>
              <w:spacing w:after="0"/>
              <w:jc w:val="center"/>
            </w:pPr>
            <w:r>
              <w:t>Auto centar Šibenik d.o.o. Šibenik, Put Bioca 15b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A36035">
            <w:pPr>
              <w:spacing w:after="0"/>
              <w:ind w:left="-108" w:right="-108"/>
              <w:jc w:val="center"/>
            </w:pPr>
            <w:r>
              <w:t>54775089237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A36035">
            <w:pPr>
              <w:spacing w:after="0"/>
              <w:jc w:val="center"/>
            </w:pPr>
            <w:r>
              <w:t>1.939,48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PROTIV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9.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A36035">
            <w:pPr>
              <w:spacing w:after="0"/>
              <w:jc w:val="center"/>
            </w:pPr>
            <w:r>
              <w:t>Auto Hrvatska prodajno servisni centri d.o.o., Hrvatski Leskovac, Zastavnica 25c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A36035">
            <w:pPr>
              <w:spacing w:after="0"/>
              <w:ind w:left="-108" w:right="-108"/>
              <w:jc w:val="center"/>
            </w:pPr>
            <w:r>
              <w:t>87682591133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A36035">
            <w:pPr>
              <w:spacing w:after="0"/>
              <w:jc w:val="center"/>
            </w:pPr>
            <w:r>
              <w:t>5.869,33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PROTIV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10.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A36035">
            <w:pPr>
              <w:spacing w:after="0"/>
              <w:jc w:val="center"/>
            </w:pPr>
            <w:r>
              <w:t>Autobus  d.o.o., Zagreb, I. Resnik 178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A36035">
            <w:pPr>
              <w:spacing w:after="0"/>
              <w:ind w:left="-108" w:right="-108"/>
              <w:jc w:val="center"/>
            </w:pPr>
            <w:r>
              <w:t>77383886713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A36035">
            <w:pPr>
              <w:spacing w:after="0"/>
              <w:jc w:val="center"/>
            </w:pPr>
            <w:r>
              <w:t>64.192,97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11.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A36035">
            <w:pPr>
              <w:spacing w:after="0"/>
              <w:jc w:val="center"/>
            </w:pPr>
            <w:r>
              <w:t>Avere d.o.o., Podstrana, poljičkih knezova 55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A36035">
            <w:pPr>
              <w:spacing w:after="0"/>
              <w:ind w:left="-108" w:right="-108"/>
              <w:jc w:val="center"/>
            </w:pPr>
            <w:r>
              <w:t>44751198013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A36035">
            <w:pPr>
              <w:spacing w:after="0"/>
              <w:jc w:val="center"/>
            </w:pPr>
            <w:r>
              <w:t>100,00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12.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P="00A36035" w:rsidRDefault="00A36035">
            <w:pPr>
              <w:jc w:val="center"/>
            </w:pPr>
            <w:r>
              <w:t>Željko Barač, vl. obrta BRAT REISEN, Sinj, Čurlini 13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A36035">
            <w:pPr>
              <w:spacing w:after="0"/>
              <w:ind w:left="-108" w:right="-108"/>
              <w:jc w:val="center"/>
              <w:rPr>
                <w:szCs w:val="24"/>
              </w:rPr>
            </w:pPr>
            <w:r>
              <w:t>73130935062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A36035">
            <w:pPr>
              <w:spacing w:after="0"/>
              <w:jc w:val="center"/>
              <w:rPr>
                <w:szCs w:val="24"/>
              </w:rPr>
            </w:pPr>
            <w:r>
              <w:t>18.045,00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ZA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13.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A36035">
            <w:pPr>
              <w:spacing w:after="0"/>
              <w:jc w:val="center"/>
            </w:pPr>
            <w:r>
              <w:t>Boris Bošnjak j.d.o.o., Split, A.G.Matoša 1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A36035">
            <w:pPr>
              <w:spacing w:after="0"/>
              <w:ind w:left="-108" w:right="-108"/>
              <w:jc w:val="center"/>
            </w:pPr>
            <w:r>
              <w:t>05517659835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A36035">
            <w:pPr>
              <w:spacing w:after="0"/>
              <w:jc w:val="center"/>
            </w:pPr>
            <w:r>
              <w:t>4.600,00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14.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A36035">
            <w:pPr>
              <w:spacing w:after="0"/>
              <w:jc w:val="center"/>
              <w:rPr>
                <w:szCs w:val="24"/>
              </w:rPr>
            </w:pPr>
            <w:r>
              <w:t>Slavko Božić-Radoja, vl. obrta SLAVE-TOURS, Kaštel Novi, Put Dumarščine 12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A36035">
            <w:pPr>
              <w:spacing w:after="0"/>
              <w:ind w:left="-108" w:right="-108"/>
              <w:jc w:val="center"/>
              <w:rPr>
                <w:szCs w:val="24"/>
              </w:rPr>
            </w:pPr>
            <w:r>
              <w:t>58622243606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A36035">
            <w:pPr>
              <w:spacing w:after="0"/>
              <w:jc w:val="center"/>
              <w:rPr>
                <w:szCs w:val="24"/>
              </w:rPr>
            </w:pPr>
            <w:r>
              <w:t>1.800,00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ZA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15.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A36035">
            <w:r>
              <w:t>Broting d.o.o., Čitluk, Kralja Tomislava bb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B949EF">
            <w:pPr>
              <w:spacing w:after="0"/>
              <w:ind w:left="-108" w:right="-108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A36035">
            <w:pPr>
              <w:spacing w:after="0"/>
              <w:jc w:val="center"/>
              <w:rPr>
                <w:szCs w:val="24"/>
              </w:rPr>
            </w:pPr>
            <w:r>
              <w:t>100,00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jc w:val="center"/>
              <w:rPr>
                <w:rFonts w:eastAsia="Times New Roman"/>
                <w:color w:val="000000"/>
                <w:szCs w:val="24"/>
                <w:highlight w:val="yellow"/>
                <w:lang w:eastAsia="hr-HR"/>
              </w:rPr>
            </w:pPr>
            <w:r w:rsidRPr="00017E1D">
              <w:rPr>
                <w:rFonts w:eastAsia="Times New Roman"/>
                <w:color w:val="000000"/>
                <w:szCs w:val="24"/>
                <w:lang w:eastAsia="hr-HR"/>
              </w:rPr>
              <w:t>PROTIV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16.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A36035">
            <w:pPr>
              <w:spacing w:after="0"/>
              <w:jc w:val="center"/>
              <w:rPr>
                <w:szCs w:val="24"/>
              </w:rPr>
            </w:pPr>
            <w:r>
              <w:t>Charger d.o.o. Trogir, Mornarska 24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A36035">
            <w:pPr>
              <w:spacing w:after="0"/>
              <w:ind w:left="-108" w:right="-108"/>
              <w:jc w:val="center"/>
              <w:rPr>
                <w:szCs w:val="24"/>
              </w:rPr>
            </w:pPr>
            <w:r>
              <w:t>76452755442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A36035">
            <w:pPr>
              <w:spacing w:after="0"/>
              <w:jc w:val="center"/>
              <w:rPr>
                <w:szCs w:val="24"/>
              </w:rPr>
            </w:pPr>
            <w:r>
              <w:t>120,00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jc w:val="center"/>
              <w:rPr>
                <w:rFonts w:eastAsia="Times New Roman"/>
                <w:color w:val="000000"/>
                <w:highlight w:val="yellow"/>
                <w:lang w:eastAsia="hr-HR"/>
              </w:rPr>
            </w:pPr>
            <w:r w:rsidRPr="00017E1D"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17.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A36035">
            <w:pPr>
              <w:spacing w:after="0"/>
              <w:jc w:val="center"/>
              <w:rPr>
                <w:szCs w:val="24"/>
              </w:rPr>
            </w:pPr>
            <w:r>
              <w:t>Stipo Crnoja, vl. obrta MEDITERANO, Trogir, Betanija 9B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A36035">
            <w:pPr>
              <w:spacing w:after="0"/>
              <w:ind w:left="-108" w:right="-108"/>
              <w:jc w:val="center"/>
              <w:rPr>
                <w:szCs w:val="24"/>
              </w:rPr>
            </w:pPr>
            <w:r>
              <w:t>97495786752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A36035">
            <w:pPr>
              <w:spacing w:after="0"/>
              <w:jc w:val="center"/>
              <w:rPr>
                <w:szCs w:val="24"/>
              </w:rPr>
            </w:pPr>
            <w:r>
              <w:t>200,00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ZA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18.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jc w:val="center"/>
              <w:rPr>
                <w:szCs w:val="24"/>
              </w:rPr>
            </w:pPr>
            <w:r>
              <w:t>Odvjetnik Ante Ćurković, Split, Vukovarska 199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ind w:left="-108" w:right="-108"/>
              <w:jc w:val="center"/>
              <w:rPr>
                <w:szCs w:val="24"/>
              </w:rPr>
            </w:pPr>
            <w:r>
              <w:t>86052813182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7D3242">
            <w:pPr>
              <w:spacing w:after="0"/>
              <w:jc w:val="center"/>
              <w:rPr>
                <w:szCs w:val="24"/>
              </w:rPr>
            </w:pPr>
            <w:r>
              <w:t>15.625,00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ZA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19.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jc w:val="center"/>
            </w:pPr>
            <w:r>
              <w:t>Čistoća  d.o.o, Split, Put Mostina 49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ind w:left="-108" w:right="-108"/>
              <w:jc w:val="center"/>
            </w:pPr>
            <w:r>
              <w:t>38812451417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7D3242">
            <w:pPr>
              <w:spacing w:after="0"/>
              <w:jc w:val="center"/>
            </w:pPr>
            <w:r>
              <w:t>664,30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ZA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20.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jc w:val="center"/>
            </w:pPr>
            <w:r>
              <w:t>Čović prijevoz d.o.o., Trilj, Bana Jelačića 39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ind w:left="-108" w:right="-108"/>
              <w:jc w:val="center"/>
            </w:pPr>
            <w:r>
              <w:t>55013278558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7D3242">
            <w:pPr>
              <w:spacing w:after="0"/>
              <w:jc w:val="center"/>
            </w:pPr>
            <w:r>
              <w:t>2.898,00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21.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jc w:val="center"/>
            </w:pPr>
            <w:r>
              <w:t>DARIO PROMET j.d.o.o. za prijevoz i turistička agencija, Kneza Domagoja 29, 21218 Seget Donji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ind w:left="-108" w:right="-108"/>
              <w:jc w:val="center"/>
            </w:pPr>
            <w:r>
              <w:t>99732601052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7D3242">
            <w:pPr>
              <w:spacing w:after="0"/>
              <w:jc w:val="center"/>
            </w:pPr>
            <w:r>
              <w:t>3.800,00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lastRenderedPageBreak/>
              <w:t>22.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jc w:val="center"/>
            </w:pPr>
            <w:r>
              <w:t>DAY TRIPS društvo s ograničenom odgovornošću, za turizam i prijevoz, turistička agencija, Dosud 4,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ind w:left="-108" w:right="-108"/>
              <w:jc w:val="center"/>
            </w:pPr>
            <w:r>
              <w:t>48354477791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7D3242">
            <w:pPr>
              <w:spacing w:after="0"/>
              <w:jc w:val="center"/>
            </w:pPr>
            <w:r>
              <w:t>8.336,00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017E1D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23.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jc w:val="center"/>
            </w:pPr>
            <w:r>
              <w:t>DETAILING RUPČIĆ društvo s ograničenom odgovornošću,  za trgovinu i usluge, Celestina Medovića 22, 21311 Kamen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ind w:left="-108" w:right="-108"/>
              <w:jc w:val="center"/>
            </w:pPr>
            <w:r>
              <w:t>08268417201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7D3242">
            <w:pPr>
              <w:spacing w:after="0"/>
              <w:jc w:val="center"/>
            </w:pPr>
            <w:r>
              <w:t>200,00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F9795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53622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24.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jc w:val="center"/>
            </w:pPr>
            <w:r>
              <w:t>DURAN COMMERCE, d.o.o. za export-import i usluge, Ulica Domovinske zahvalnosti 29, 21224 Arbanija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ind w:left="-108" w:right="-108"/>
              <w:jc w:val="center"/>
            </w:pPr>
            <w:r>
              <w:t>63080015923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7D3242">
            <w:pPr>
              <w:spacing w:after="0"/>
              <w:jc w:val="center"/>
            </w:pPr>
            <w:r>
              <w:t>4.250,00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F9795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25.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P="007D3242" w:rsidRDefault="007D3242">
            <w:pPr>
              <w:jc w:val="center"/>
              <w:rPr>
                <w:bCs/>
              </w:rPr>
            </w:pPr>
            <w:r>
              <w:t>EOS MATRIX d.o.o. za poslovne usluge, Horvatova 82, 10000 Zagreb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ind w:left="-108" w:right="-108"/>
              <w:jc w:val="center"/>
            </w:pPr>
            <w:r>
              <w:t>76674680107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7D3242">
            <w:pPr>
              <w:spacing w:after="0"/>
              <w:jc w:val="center"/>
            </w:pPr>
            <w:r>
              <w:t>82.337,96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F9795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26.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jc w:val="center"/>
            </w:pPr>
            <w:r>
              <w:t>EURO DAUS dioničko društvo za trgovinu i servis vozila, Put Mostina 1,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ind w:left="-108" w:right="-108"/>
              <w:jc w:val="center"/>
            </w:pPr>
            <w:r>
              <w:t>19212513210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7D3242">
            <w:pPr>
              <w:spacing w:after="0"/>
              <w:jc w:val="center"/>
            </w:pPr>
            <w:r>
              <w:t>9.652,60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F9795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B949E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27.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jc w:val="center"/>
            </w:pPr>
            <w:r>
              <w:t>EXCELSUS d.o.o. za usluge putničke agencije i turizam, Sv. Lovre 6, 21311 Stobreč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49EF" w:rsidRDefault="007D3242">
            <w:pPr>
              <w:spacing w:after="0"/>
              <w:ind w:left="-108" w:right="-108"/>
              <w:jc w:val="center"/>
            </w:pPr>
            <w:r>
              <w:t>31284707758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7D3242">
            <w:pPr>
              <w:spacing w:after="0"/>
              <w:jc w:val="center"/>
            </w:pPr>
            <w:r>
              <w:t>8.660,00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949EF" w:rsidRDefault="00F9795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7B64D2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28.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2B7B24">
            <w:pPr>
              <w:spacing w:after="0"/>
              <w:jc w:val="center"/>
            </w:pPr>
            <w:r>
              <w:t>Financijska agencija</w:t>
            </w:r>
          </w:p>
          <w:p w:rsidR="002B7B24" w:rsidRDefault="002B7B24">
            <w:pPr>
              <w:spacing w:after="0"/>
              <w:jc w:val="center"/>
            </w:pPr>
            <w:r>
              <w:t>Ulica grada Vukovara 70, 10000 Zagreb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2B7B24">
            <w:pPr>
              <w:spacing w:after="0"/>
              <w:ind w:left="-108" w:right="-108"/>
              <w:jc w:val="center"/>
            </w:pPr>
            <w:r>
              <w:t>85821130368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2B7B24">
            <w:pPr>
              <w:spacing w:after="0"/>
              <w:jc w:val="center"/>
            </w:pPr>
            <w:r>
              <w:t>1.310,26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F9795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7B64D2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29.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2B7B24">
            <w:pPr>
              <w:spacing w:after="0"/>
              <w:jc w:val="center"/>
            </w:pPr>
            <w:r>
              <w:t>Florida Department of State, R.A.Gray Building, 500 S Bronough St, FL 32399 Tallahassee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7B64D2">
            <w:pPr>
              <w:spacing w:after="0"/>
              <w:ind w:left="-108" w:right="-108"/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2B7B24">
            <w:pPr>
              <w:spacing w:after="0"/>
              <w:jc w:val="center"/>
            </w:pPr>
            <w:r>
              <w:t>542,43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F9795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7B64D2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30.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2B7B24">
            <w:pPr>
              <w:spacing w:after="0"/>
              <w:jc w:val="center"/>
            </w:pPr>
            <w:r>
              <w:t>Fortuna Trade Tours, Rade Bitange 24, 88000 Mostar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7B64D2">
            <w:pPr>
              <w:spacing w:after="0"/>
              <w:ind w:left="-108" w:right="-108"/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2B7B24">
            <w:pPr>
              <w:spacing w:after="0"/>
              <w:jc w:val="center"/>
            </w:pPr>
            <w:r>
              <w:t>3.900,00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F9795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7B64D2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31.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2B7B24">
            <w:pPr>
              <w:spacing w:after="0"/>
              <w:jc w:val="center"/>
            </w:pPr>
            <w:r>
              <w:t xml:space="preserve">VILLA DOL ,obrt za iznajmljivanje vl. IVANA FRANCESCHI ,Dol </w:t>
            </w:r>
            <w:r>
              <w:lastRenderedPageBreak/>
              <w:t>,Dol 3.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2B7B24">
            <w:pPr>
              <w:spacing w:after="0"/>
              <w:ind w:left="-108" w:right="-108"/>
              <w:jc w:val="center"/>
            </w:pPr>
            <w:r>
              <w:lastRenderedPageBreak/>
              <w:t>46660800468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2B7B24">
            <w:pPr>
              <w:spacing w:after="0"/>
              <w:jc w:val="center"/>
            </w:pPr>
            <w:r>
              <w:t>3.737,50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F9795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7B64D2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lastRenderedPageBreak/>
              <w:t>32.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2B7B24">
            <w:pPr>
              <w:spacing w:after="0"/>
              <w:jc w:val="center"/>
            </w:pPr>
            <w:r>
              <w:t>FRIGOTERM-TROGIR, društvo s ograničenom odgovornošću za trgovinu, turizam, tehničke i druge usluge, Cesta Plano 12, 21220 Plano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2B7B24">
            <w:pPr>
              <w:spacing w:after="0"/>
              <w:ind w:left="-108" w:right="-108"/>
              <w:jc w:val="center"/>
            </w:pPr>
            <w:r>
              <w:t>08288715117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2B7B24">
            <w:pPr>
              <w:spacing w:after="0"/>
              <w:jc w:val="center"/>
            </w:pPr>
            <w:r>
              <w:t>1.373,63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F9795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7B64D2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33.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2B7B24">
            <w:pPr>
              <w:spacing w:after="0"/>
              <w:jc w:val="center"/>
            </w:pPr>
            <w:r>
              <w:t>GORICA &amp; CO., društvo s ograničenom odgovornošću za trgovinu i uslužnu djelatnost, Ulica Antuna Branka Šimića 33,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2B7B24">
            <w:pPr>
              <w:spacing w:after="0"/>
              <w:ind w:left="-108" w:right="-108"/>
              <w:jc w:val="center"/>
            </w:pPr>
            <w:r>
              <w:t>80838452864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2B7B24">
            <w:pPr>
              <w:spacing w:after="0"/>
              <w:jc w:val="center"/>
            </w:pPr>
            <w:r>
              <w:t>14.053,51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F9795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7B64D2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34.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2B7B24">
            <w:pPr>
              <w:spacing w:after="0"/>
              <w:jc w:val="center"/>
            </w:pPr>
            <w:r>
              <w:t>GRAD DUBROVNIK, Pred Dvorom 1, 20000 Dubrovnik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2B7B24">
            <w:pPr>
              <w:spacing w:after="0"/>
              <w:ind w:left="-108" w:right="-108"/>
              <w:jc w:val="center"/>
            </w:pPr>
            <w:r>
              <w:t>21712494719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2B7B24">
            <w:pPr>
              <w:spacing w:after="0"/>
              <w:jc w:val="center"/>
            </w:pPr>
            <w:r>
              <w:t>40.002,61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F9795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7B64D2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35.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2B7B24">
            <w:pPr>
              <w:spacing w:after="0"/>
              <w:jc w:val="center"/>
            </w:pPr>
            <w:r>
              <w:t>GRAD SPLIT, Obala kneza Branimira 17,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2B7B24">
            <w:pPr>
              <w:spacing w:after="0"/>
              <w:ind w:left="-108" w:right="-108"/>
              <w:jc w:val="center"/>
            </w:pPr>
            <w:r>
              <w:t>78755598868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2B7B24">
            <w:pPr>
              <w:spacing w:after="0"/>
              <w:jc w:val="center"/>
            </w:pPr>
            <w:r>
              <w:t>7.564,52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F9795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7B64D2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36.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2B7B24">
            <w:pPr>
              <w:spacing w:after="0"/>
              <w:jc w:val="center"/>
            </w:pPr>
            <w:r>
              <w:t>GRAY LINE d.o.o. za trgovinu i turistička agencija, Put Salduna I 5,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2B7B24">
            <w:pPr>
              <w:spacing w:after="0"/>
              <w:ind w:left="-108" w:right="-108"/>
              <w:jc w:val="center"/>
            </w:pPr>
            <w:r>
              <w:t>85024817541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2B7B24">
            <w:pPr>
              <w:spacing w:after="0"/>
              <w:jc w:val="center"/>
            </w:pPr>
            <w:r>
              <w:t>82.556,64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F9795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7B64D2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37.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2B7B24">
            <w:pPr>
              <w:spacing w:after="0"/>
              <w:jc w:val="center"/>
            </w:pPr>
            <w:r>
              <w:t>GUČOR d.o.o. za usluge, Ribarski put 5, 21420 Bol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1E22F6">
            <w:pPr>
              <w:spacing w:after="0"/>
              <w:ind w:left="-108" w:right="-108"/>
              <w:jc w:val="center"/>
            </w:pPr>
            <w:r>
              <w:t>16716417886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1E22F6">
            <w:pPr>
              <w:spacing w:after="0"/>
              <w:jc w:val="center"/>
            </w:pPr>
            <w:r>
              <w:t>21.600,00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F9795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7B64D2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38.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1E22F6">
            <w:pPr>
              <w:spacing w:after="0"/>
              <w:jc w:val="center"/>
            </w:pPr>
            <w:r>
              <w:t>GULLIVER TRAVEL d.o.o. za turizam, ugostiteljstvo i trgovinu, Obala Stjepana Radića 25, 20000 Dubrovnik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1E22F6">
            <w:pPr>
              <w:spacing w:after="0"/>
              <w:ind w:left="-108" w:right="-108"/>
              <w:jc w:val="center"/>
            </w:pPr>
            <w:r>
              <w:t>25636115130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1E22F6">
            <w:pPr>
              <w:spacing w:after="0"/>
              <w:jc w:val="center"/>
            </w:pPr>
            <w:r>
              <w:t>1.243,50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F9795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7B64D2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39.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1E22F6">
            <w:pPr>
              <w:spacing w:after="0"/>
              <w:jc w:val="center"/>
            </w:pPr>
            <w:r>
              <w:t>HENOK d.o.o. za turizam, ugostiteljstvo i usluge putničke agencije, Bana Jelačića 78, 21220 Slatine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1E22F6">
            <w:pPr>
              <w:spacing w:after="0"/>
              <w:ind w:left="-108" w:right="-108"/>
              <w:jc w:val="center"/>
            </w:pPr>
            <w:r>
              <w:t>80061432266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1E22F6">
            <w:pPr>
              <w:spacing w:after="0"/>
              <w:jc w:val="center"/>
            </w:pPr>
            <w:r>
              <w:t>9.930,00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F9795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7B64D2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40.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1E22F6">
            <w:pPr>
              <w:spacing w:after="0"/>
              <w:jc w:val="center"/>
            </w:pPr>
            <w:r>
              <w:t xml:space="preserve">RAM, zajednički obrt za trgovinu, računalne djelatnosti i usluge vl. Joško Herceg i Dario Rozga, Trogir, Put kapelice 1A, Put Kapelice 67, 21220 </w:t>
            </w:r>
            <w:r>
              <w:lastRenderedPageBreak/>
              <w:t>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1E22F6">
            <w:pPr>
              <w:spacing w:after="0"/>
              <w:ind w:left="-108" w:right="-108"/>
              <w:jc w:val="center"/>
            </w:pPr>
            <w:r>
              <w:lastRenderedPageBreak/>
              <w:t>11510773294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1E22F6">
            <w:pPr>
              <w:spacing w:after="0"/>
              <w:jc w:val="center"/>
            </w:pPr>
            <w:r>
              <w:t>4.733,00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F9795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7B64D2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lastRenderedPageBreak/>
              <w:t>41.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1E22F6">
            <w:pPr>
              <w:spacing w:after="0"/>
              <w:jc w:val="center"/>
            </w:pPr>
            <w:r>
              <w:t>Holdina d.o.o., Fetaha Bečirbegovića 1a, 71000 Sarajevo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B64D2" w:rsidRDefault="007B64D2">
            <w:pPr>
              <w:spacing w:after="0"/>
              <w:ind w:left="-108" w:right="-108"/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7B64D2" w:rsidRDefault="001E22F6">
            <w:pPr>
              <w:spacing w:after="0"/>
              <w:jc w:val="center"/>
            </w:pPr>
            <w:r>
              <w:t>45,47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EB14EE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42.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B14EE" w:rsidRDefault="001B74A8">
            <w:pPr>
              <w:spacing w:after="0"/>
              <w:jc w:val="center"/>
            </w:pPr>
            <w:r>
              <w:t>HOTEL TROGIR d.o.o. za turizam, ugostiteljstvo i usluge, Put Salduna 3,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B14EE" w:rsidRDefault="001B74A8">
            <w:pPr>
              <w:spacing w:after="0"/>
              <w:ind w:left="-108" w:right="-108"/>
              <w:jc w:val="center"/>
            </w:pPr>
            <w:r>
              <w:t>62884797175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RDefault="001B74A8">
            <w:pPr>
              <w:spacing w:after="0"/>
              <w:jc w:val="center"/>
            </w:pPr>
            <w:r>
              <w:t>840.809,88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EB14EE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43.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B14EE" w:rsidRDefault="001B74A8">
            <w:pPr>
              <w:spacing w:after="0"/>
              <w:jc w:val="center"/>
            </w:pPr>
            <w:r>
              <w:t>Hrvatska radiotelevizija, Prisavlje 3, 10000 Zagreb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B14EE" w:rsidRDefault="001B74A8">
            <w:pPr>
              <w:spacing w:after="0"/>
              <w:ind w:left="-108" w:right="-108"/>
              <w:jc w:val="center"/>
            </w:pPr>
            <w:r>
              <w:t>68419124305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RDefault="001B74A8">
            <w:pPr>
              <w:spacing w:after="0"/>
              <w:jc w:val="center"/>
            </w:pPr>
            <w:r>
              <w:t>1.550,53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EB14EE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44.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B14EE" w:rsidRDefault="001B74A8">
            <w:pPr>
              <w:spacing w:after="0"/>
              <w:jc w:val="center"/>
            </w:pPr>
            <w:r>
              <w:t>HRVATSKA OSIGURAVAJUĆA KUĆA - dioničko društvo za osiguranje, Capraška ulica 6, 10000 Zagreb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B14EE" w:rsidRDefault="001B74A8">
            <w:pPr>
              <w:spacing w:after="0"/>
              <w:ind w:left="-108" w:right="-108"/>
              <w:jc w:val="center"/>
            </w:pPr>
            <w:r>
              <w:t>00432869176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RDefault="001B74A8">
            <w:pPr>
              <w:spacing w:after="0"/>
              <w:jc w:val="center"/>
            </w:pPr>
            <w:r>
              <w:t>3.555,65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EB14EE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45.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B14EE" w:rsidRDefault="00ED00D6">
            <w:pPr>
              <w:spacing w:after="0"/>
              <w:jc w:val="center"/>
            </w:pPr>
            <w:r>
              <w:t>R</w:t>
            </w:r>
            <w:r w:rsidR="00ED594B">
              <w:t>OKO,obrt za trgovinu, turizam, usluge i turistička agencija, vl. Mario Hrvoj, Split, Trumbićeva obala 2, Šetalište Ivana Meštrovića 7,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B14EE" w:rsidRDefault="00ED594B">
            <w:pPr>
              <w:spacing w:after="0"/>
              <w:ind w:left="-108" w:right="-108"/>
              <w:jc w:val="center"/>
            </w:pPr>
            <w:r>
              <w:t>99170460696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RDefault="00ED594B">
            <w:pPr>
              <w:spacing w:after="0"/>
              <w:jc w:val="center"/>
            </w:pPr>
            <w:r>
              <w:t>245,00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EB14EE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46.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B14EE" w:rsidRDefault="00ED594B">
            <w:pPr>
              <w:spacing w:after="0"/>
              <w:jc w:val="center"/>
            </w:pPr>
            <w:r>
              <w:t>IN TIME d.o.o. za prijevozničke usluge, Velika cesta 78, 10000 Zagreb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B14EE" w:rsidRDefault="00ED594B">
            <w:pPr>
              <w:spacing w:after="0"/>
              <w:ind w:left="-108" w:right="-108"/>
              <w:jc w:val="center"/>
            </w:pPr>
            <w:r>
              <w:t>18458216879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RDefault="00ED594B">
            <w:pPr>
              <w:spacing w:after="0"/>
              <w:jc w:val="center"/>
            </w:pPr>
            <w:r>
              <w:t>2.119,50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EB14EE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47.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B14EE" w:rsidRDefault="00ED594B">
            <w:pPr>
              <w:spacing w:after="0"/>
              <w:jc w:val="center"/>
            </w:pPr>
            <w:r>
              <w:t>INSULANUS društvo s ograničenom odgovornošću putnička agencija i prijevoz, Lozovac 2 B, 22222 Lozovac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B14EE" w:rsidRDefault="00ED594B">
            <w:pPr>
              <w:spacing w:after="0"/>
              <w:ind w:left="-108" w:right="-108"/>
              <w:jc w:val="center"/>
            </w:pPr>
            <w:r>
              <w:t>49518988254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RDefault="00ED594B">
            <w:pPr>
              <w:spacing w:after="0"/>
              <w:jc w:val="center"/>
            </w:pPr>
            <w:r>
              <w:t>4.385,00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0473DB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48.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D594B">
            <w:pPr>
              <w:spacing w:after="0"/>
              <w:jc w:val="center"/>
            </w:pPr>
            <w:r>
              <w:t>INTERKORP, društvo s ograničenom odgovornošću za trgovinu, posredovanje i usluge u stečaju, Trnsko 34B, 10000 Zagreb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D594B">
            <w:pPr>
              <w:spacing w:after="0"/>
              <w:ind w:left="-108" w:right="-108"/>
              <w:jc w:val="center"/>
            </w:pPr>
            <w:r>
              <w:t>77755090661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D594B">
            <w:pPr>
              <w:spacing w:after="0"/>
              <w:jc w:val="center"/>
            </w:pPr>
            <w:r>
              <w:t>1.140,00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0473DB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49.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D594B">
            <w:pPr>
              <w:spacing w:after="0"/>
              <w:jc w:val="center"/>
            </w:pPr>
            <w:r>
              <w:t xml:space="preserve">EGON, obrt za ugostiteljstvo, vl. Ana-Marija Ivanda, Kaštel Kambelovac, F. </w:t>
            </w:r>
            <w:r>
              <w:lastRenderedPageBreak/>
              <w:t>Tuđmana 628A, Put Smokovika 12, 21214 Kaštel Kambelovac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D594B">
            <w:pPr>
              <w:spacing w:after="0"/>
              <w:ind w:left="-108" w:right="-108"/>
              <w:jc w:val="center"/>
            </w:pPr>
            <w:r>
              <w:lastRenderedPageBreak/>
              <w:t>20121497060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D594B">
            <w:pPr>
              <w:spacing w:after="0"/>
              <w:jc w:val="center"/>
            </w:pPr>
            <w:r>
              <w:t>200,00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0473DB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lastRenderedPageBreak/>
              <w:t>50.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D594B">
            <w:pPr>
              <w:spacing w:after="0"/>
              <w:jc w:val="center"/>
            </w:pPr>
            <w:r>
              <w:t>J.P."Parkovi"d.o.o. Ljubuški P.J."Kravica", Nikole Šopa 8, 88320 Ljubuški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0473DB">
            <w:pPr>
              <w:spacing w:after="0"/>
              <w:ind w:left="-108" w:right="-108"/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D594B">
            <w:pPr>
              <w:spacing w:after="0"/>
              <w:jc w:val="center"/>
            </w:pPr>
            <w:r>
              <w:t>1.360,00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0473DB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51.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C77E1">
            <w:pPr>
              <w:spacing w:after="0"/>
              <w:jc w:val="center"/>
            </w:pPr>
            <w:r>
              <w:t>Javna ustanova Nacionalni park Plitvička jezera, Plitvička Jezera-Znanstveno-stručni centar dr. Ivo Pevalek, Josipa Jovića 19, 53230 Plitvička Jezera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C77E1">
            <w:pPr>
              <w:spacing w:after="0"/>
              <w:ind w:left="-108" w:right="-108"/>
              <w:jc w:val="center"/>
            </w:pPr>
            <w:r>
              <w:t>91109303119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C77E1">
            <w:pPr>
              <w:spacing w:after="0"/>
              <w:jc w:val="center"/>
            </w:pPr>
            <w:r>
              <w:t>5.229,00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0473DB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52.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C77E1">
            <w:pPr>
              <w:spacing w:after="0"/>
              <w:jc w:val="center"/>
            </w:pPr>
            <w:r>
              <w:t>BALUN, obrt za proizvodnju, usluge, trgovinu, prijevoz i ugostiteljstvo, vl. Siniša Jureškin, Kaštel Gomilica, Fra Ante Pavlova 2, Ulica Hrvatskih knezova 14, 21213 Kaštel Gomilica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C77E1">
            <w:pPr>
              <w:spacing w:after="0"/>
              <w:ind w:left="-108" w:right="-108"/>
              <w:jc w:val="center"/>
            </w:pPr>
            <w:r>
              <w:t>37804298249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C77E1">
            <w:pPr>
              <w:spacing w:after="0"/>
              <w:jc w:val="center"/>
            </w:pPr>
            <w:r>
              <w:t>200,00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0473DB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53.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C77E1">
            <w:pPr>
              <w:spacing w:after="0"/>
              <w:jc w:val="center"/>
            </w:pPr>
            <w:r>
              <w:t>Autoprijevoznik Ivan Knežević, Boraja 76, 22206 Boraja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C77E1">
            <w:pPr>
              <w:spacing w:after="0"/>
              <w:ind w:left="-108" w:right="-108"/>
              <w:jc w:val="center"/>
            </w:pPr>
            <w:r>
              <w:t>57256996610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C77E1">
            <w:pPr>
              <w:spacing w:after="0"/>
              <w:jc w:val="center"/>
            </w:pPr>
            <w:r>
              <w:t>5.000,00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0473DB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54.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C77E1">
            <w:pPr>
              <w:spacing w:after="0"/>
              <w:jc w:val="center"/>
            </w:pPr>
            <w:r>
              <w:t>JOPA, obrt za trgovinu vl. Milan Kojundžić, Trogir, Put Muline 43, Put Muline 43,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C77E1">
            <w:pPr>
              <w:spacing w:after="0"/>
              <w:ind w:left="-108" w:right="-108"/>
              <w:jc w:val="center"/>
            </w:pPr>
            <w:r>
              <w:t>76043730158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C77E1">
            <w:pPr>
              <w:spacing w:after="0"/>
              <w:jc w:val="center"/>
            </w:pPr>
            <w:r>
              <w:t>20.500,00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0473DB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55.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C77E1">
            <w:pPr>
              <w:spacing w:after="0"/>
              <w:jc w:val="center"/>
            </w:pPr>
            <w:r>
              <w:t>KOMPAS ZAGREB d.d. turistička agencija u stečaju, Andrije Hebranga 34, 10000 Zagreb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C77E1">
            <w:pPr>
              <w:spacing w:after="0"/>
              <w:ind w:left="-108" w:right="-108"/>
              <w:jc w:val="center"/>
            </w:pPr>
            <w:r>
              <w:t>92104669091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C77E1">
            <w:pPr>
              <w:spacing w:after="0"/>
              <w:jc w:val="center"/>
            </w:pPr>
            <w:r>
              <w:t>1.529,00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0473DB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56.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C77E1">
            <w:pPr>
              <w:spacing w:after="0"/>
              <w:jc w:val="center"/>
            </w:pPr>
            <w:r>
              <w:t>KOMUNALNI SERVIS d. o. o. za komunalnu djelatnost, Trg Na Lokvi 3a, 52210 Rovinj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C77E1">
            <w:pPr>
              <w:spacing w:after="0"/>
              <w:ind w:left="-108" w:right="-108"/>
              <w:jc w:val="center"/>
            </w:pPr>
            <w:r>
              <w:t>22751868617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C77E1">
            <w:pPr>
              <w:spacing w:after="0"/>
              <w:jc w:val="center"/>
            </w:pPr>
            <w:r>
              <w:t>80,00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0473DB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57.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C77E1">
            <w:pPr>
              <w:spacing w:after="0"/>
              <w:jc w:val="center"/>
            </w:pPr>
            <w:r>
              <w:t xml:space="preserve">KOVČO društvo s ograničenom odgovornošću, za prijevoz i usluge, turistička agencija, Kuzmanića 6, 21000 </w:t>
            </w:r>
            <w:r>
              <w:lastRenderedPageBreak/>
              <w:t>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C77E1">
            <w:pPr>
              <w:spacing w:after="0"/>
              <w:ind w:left="-108" w:right="-108"/>
              <w:jc w:val="center"/>
            </w:pPr>
            <w:r>
              <w:lastRenderedPageBreak/>
              <w:t>35836166996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C77E1">
            <w:pPr>
              <w:spacing w:after="0"/>
              <w:jc w:val="center"/>
            </w:pPr>
            <w:r>
              <w:t>812,50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0473DB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lastRenderedPageBreak/>
              <w:t>58.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EC77E1">
            <w:pPr>
              <w:spacing w:after="0"/>
              <w:jc w:val="center"/>
            </w:pPr>
            <w:r>
              <w:t>Land Salzburg, Postfach 527, 5010 Salzburg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473DB" w:rsidRDefault="000473DB">
            <w:pPr>
              <w:spacing w:after="0"/>
              <w:ind w:left="-108" w:right="-108"/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RDefault="00EC77E1">
            <w:pPr>
              <w:spacing w:after="0"/>
              <w:jc w:val="center"/>
            </w:pPr>
            <w:r>
              <w:t>300,00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0473DB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59.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EC77E1">
            <w:pPr>
              <w:spacing w:after="0"/>
              <w:jc w:val="center"/>
            </w:pPr>
            <w:r>
              <w:t>LOZA VRDOLJAK d.o.o. za trgovinu i ugostiteljstvo, Kukuljevićeva 6,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EC77E1">
            <w:pPr>
              <w:spacing w:after="0"/>
              <w:ind w:left="-108" w:right="-108"/>
              <w:jc w:val="center"/>
            </w:pPr>
            <w:r>
              <w:t>67454088718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EC77E1">
            <w:pPr>
              <w:spacing w:after="0"/>
              <w:jc w:val="center"/>
            </w:pPr>
            <w:r>
              <w:t>19.035,00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60.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EC77E1">
            <w:pPr>
              <w:spacing w:after="0"/>
              <w:jc w:val="center"/>
            </w:pPr>
            <w:r>
              <w:t>LUKA &amp; MARKO za turizam, putnička agencija, društvo s ograničenom odgovornošću, Obala kneza Domagoja 1,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EC77E1">
            <w:pPr>
              <w:spacing w:after="0"/>
              <w:ind w:left="-108" w:right="-108"/>
              <w:jc w:val="center"/>
            </w:pPr>
            <w:r>
              <w:t>93885968536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EC77E1">
            <w:pPr>
              <w:spacing w:after="0"/>
              <w:jc w:val="center"/>
            </w:pPr>
            <w:r>
              <w:t>330,00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61.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EC77E1">
            <w:pPr>
              <w:spacing w:after="0"/>
              <w:jc w:val="center"/>
            </w:pPr>
            <w:r>
              <w:t>LUNA VECTURA, društvo s ograničenom odgovornošću za trgovinu, turizam i iznajmljivanje motornih vozila, Put Balana 1,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EC77E1">
            <w:pPr>
              <w:spacing w:after="0"/>
              <w:ind w:left="-108" w:right="-108"/>
              <w:jc w:val="center"/>
            </w:pPr>
            <w:r>
              <w:t>54945234633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EC77E1">
            <w:pPr>
              <w:spacing w:after="0"/>
              <w:jc w:val="center"/>
            </w:pPr>
            <w:r>
              <w:t>200,00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62.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EC77E1">
            <w:pPr>
              <w:spacing w:after="0"/>
              <w:jc w:val="center"/>
            </w:pPr>
            <w:r>
              <w:t>Mališić d.o.o., Biletić polje bb, 88260 Čitluk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9353B7">
            <w:pPr>
              <w:spacing w:after="0"/>
              <w:ind w:left="-108" w:right="-108"/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EC77E1">
            <w:pPr>
              <w:spacing w:after="0"/>
              <w:jc w:val="center"/>
            </w:pPr>
            <w:r>
              <w:t>7,73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63.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jc w:val="center"/>
            </w:pPr>
            <w:r>
              <w:t>Matuško Autoservis, Dubrovačka 5, 88390 Neum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9353B7">
            <w:pPr>
              <w:spacing w:after="0"/>
              <w:ind w:left="-108" w:right="-108"/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0E7BDF">
            <w:pPr>
              <w:spacing w:after="0"/>
              <w:jc w:val="center"/>
            </w:pPr>
            <w:r>
              <w:t>200,00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64.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jc w:val="center"/>
            </w:pPr>
            <w:r>
              <w:t>MALIK društvo s ograničenom odgovornošću za turizam, Put Vrila 1, 21310 Omiš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ind w:left="-108" w:right="-108"/>
              <w:jc w:val="center"/>
            </w:pPr>
            <w:r>
              <w:t>27969502148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0E7BDF">
            <w:pPr>
              <w:spacing w:after="0"/>
              <w:jc w:val="center"/>
            </w:pPr>
            <w:r>
              <w:t>5.700,00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65.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jc w:val="center"/>
            </w:pPr>
            <w:r>
              <w:t>MANEK MEDIA jednostavno društvo s ograničenom odgovornošću za usluge, Ulica Vile Velebita 9A, 10000 Zagreb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ind w:left="-108" w:right="-108"/>
              <w:jc w:val="center"/>
            </w:pPr>
            <w:r>
              <w:t>93204867716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0E7BDF">
            <w:pPr>
              <w:spacing w:after="0"/>
              <w:jc w:val="center"/>
            </w:pPr>
            <w:r>
              <w:t>5.083,67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66.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jc w:val="center"/>
            </w:pPr>
            <w:r>
              <w:t>AUTO MARETIĆ, obrt za prijevoz putnika, vl. Jakov Maretić, Dicmo Kraj, Kraj 64 A, Kraj 64A, 21232 Kraj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ind w:left="-108" w:right="-108"/>
              <w:jc w:val="center"/>
            </w:pPr>
            <w:r>
              <w:t>68995025424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0E7BDF">
            <w:pPr>
              <w:spacing w:after="0"/>
              <w:jc w:val="center"/>
            </w:pPr>
            <w:r>
              <w:t>3.576,54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lastRenderedPageBreak/>
              <w:t>67.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jc w:val="center"/>
            </w:pPr>
            <w:r>
              <w:t>FILIP MARIANI, PUT ORIŠCA 26,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ind w:left="-108" w:right="-108"/>
              <w:jc w:val="center"/>
            </w:pPr>
            <w:r>
              <w:t>70276828301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0E7BDF">
            <w:pPr>
              <w:spacing w:after="0"/>
              <w:jc w:val="center"/>
            </w:pPr>
            <w:r>
              <w:t>69.400,00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68.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jc w:val="center"/>
            </w:pPr>
            <w:r>
              <w:t>KALETA, obrt za ugostiteljstvo i usluge, vl.Goran Matijaš, Trogir, Mornarska 24 A, Mornarska 24,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ind w:left="-108" w:right="-108"/>
              <w:jc w:val="center"/>
            </w:pPr>
            <w:r>
              <w:t>41911833512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0E7BDF">
            <w:pPr>
              <w:spacing w:after="0"/>
              <w:jc w:val="center"/>
            </w:pPr>
            <w:r>
              <w:t>18.750,00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69.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jc w:val="center"/>
            </w:pPr>
            <w:r>
              <w:t>Obrt za trgovinu i izradu ŠKOLJKICA vl. Maja Matijaš, Trogir, Matije Gupca 3, Don Vjekoslava Bilote 26, 21220 Seget Donji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ind w:left="-108" w:right="-108"/>
              <w:jc w:val="center"/>
            </w:pPr>
            <w:r>
              <w:t>74343518261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0E7BDF">
            <w:pPr>
              <w:spacing w:after="0"/>
              <w:jc w:val="center"/>
            </w:pPr>
            <w:r>
              <w:t>100,00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70.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jc w:val="center"/>
            </w:pPr>
            <w:r>
              <w:t>PLAUTILLA, obrt za usluge turističkog vodiča, vl. Ines Milić, Solin, Braće Radića 52, BRAĆE RADIĆA 52, 21210 SOLIN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ind w:left="-108" w:right="-108"/>
              <w:jc w:val="center"/>
            </w:pPr>
            <w:r>
              <w:t>95387194766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0E7BDF">
            <w:pPr>
              <w:spacing w:after="0"/>
              <w:jc w:val="center"/>
            </w:pPr>
            <w:r>
              <w:t>600,00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71.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jc w:val="center"/>
            </w:pPr>
            <w:r>
              <w:t>"MARIO"obrt za trgovinu, grafičke usluge i izradu vl. Mario Miše, Trogir, Andrije Hebranga 27, ANDRIJE HEBRANGA 27,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ind w:left="-108" w:right="-108"/>
              <w:jc w:val="center"/>
            </w:pPr>
            <w:r>
              <w:t>09240086775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0E7BDF">
            <w:pPr>
              <w:spacing w:after="0"/>
              <w:jc w:val="center"/>
            </w:pPr>
            <w:r>
              <w:t>4.300,00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72.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jc w:val="center"/>
            </w:pPr>
            <w:r>
              <w:t>Trgovačko-automehaničarski obrt AUTO MIŠE vl. Petar Miše, Trogir, Put Demunta 6, Put Ribole 2,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ind w:left="-108" w:right="-108"/>
              <w:jc w:val="center"/>
            </w:pPr>
            <w:r>
              <w:t>17343794034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0E7BDF">
            <w:pPr>
              <w:spacing w:after="0"/>
              <w:jc w:val="center"/>
            </w:pPr>
            <w:r>
              <w:t>730,00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73.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jc w:val="center"/>
            </w:pPr>
            <w:r>
              <w:t>Odvjetnik Pavao Mrkonjić, Ante Topića Mimare 24, Zagreb, Ljudevita Gaja 64, 10430 Samobor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ind w:left="-108" w:right="-108"/>
              <w:jc w:val="center"/>
            </w:pPr>
            <w:r>
              <w:t>50443048410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0E7BDF">
            <w:pPr>
              <w:spacing w:after="0"/>
              <w:jc w:val="center"/>
            </w:pPr>
            <w:r>
              <w:t>5.000,00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74.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jc w:val="center"/>
            </w:pPr>
            <w:r>
              <w:t>LABORA, obrt za usluge i turistička agencija, vl. Roko Munitić, Split, Harambašićeva 1, Domovinskog  rata 44,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0E7BDF">
            <w:pPr>
              <w:spacing w:after="0"/>
              <w:ind w:left="-108" w:right="-108"/>
              <w:jc w:val="center"/>
            </w:pPr>
            <w:r>
              <w:t>13994929451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0E7BDF">
            <w:pPr>
              <w:spacing w:after="0"/>
              <w:jc w:val="center"/>
            </w:pPr>
            <w:r>
              <w:t>9.100,00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75.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F87F0A">
            <w:pPr>
              <w:spacing w:after="0"/>
              <w:jc w:val="center"/>
            </w:pPr>
            <w:r>
              <w:t xml:space="preserve">Obrt za turizam TRAU vl. Marija </w:t>
            </w:r>
            <w:r>
              <w:lastRenderedPageBreak/>
              <w:t>Munjiza, Trogir, Kralja Tomislava 16, TRG Sv. Jakova 3,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F87F0A">
            <w:pPr>
              <w:spacing w:after="0"/>
              <w:ind w:left="-108" w:right="-108"/>
              <w:jc w:val="center"/>
            </w:pPr>
            <w:r>
              <w:lastRenderedPageBreak/>
              <w:t>79332044462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F87F0A">
            <w:pPr>
              <w:spacing w:after="0"/>
              <w:jc w:val="center"/>
            </w:pPr>
            <w:r>
              <w:t>8.478,00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lastRenderedPageBreak/>
              <w:t>76.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F87F0A">
            <w:pPr>
              <w:spacing w:after="0"/>
              <w:jc w:val="center"/>
            </w:pPr>
            <w:r>
              <w:t>NACIONALNI PARK KRKA, javna ustanova, Trg Ivana Pavla II 5, 22000 Šibenik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F87F0A">
            <w:pPr>
              <w:spacing w:after="0"/>
              <w:ind w:left="-108" w:right="-108"/>
              <w:jc w:val="center"/>
            </w:pPr>
            <w:r>
              <w:t>67969498372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F87F0A">
            <w:pPr>
              <w:spacing w:after="0"/>
              <w:jc w:val="center"/>
            </w:pPr>
            <w:r>
              <w:t>62.531,98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77.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CA138F">
            <w:pPr>
              <w:spacing w:after="0"/>
              <w:jc w:val="center"/>
            </w:pPr>
            <w:r>
              <w:t>NIKE TRANSPORT za  prijevoz  i usluge,društvo s ograničenom odgovornošću, Blatine 4,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CA138F">
            <w:pPr>
              <w:spacing w:after="0"/>
              <w:ind w:left="-108" w:right="-108"/>
              <w:jc w:val="center"/>
            </w:pPr>
            <w:r>
              <w:t>18647691733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CA138F">
            <w:pPr>
              <w:spacing w:after="0"/>
              <w:jc w:val="center"/>
            </w:pPr>
            <w:r>
              <w:t>975,00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78.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CA138F">
            <w:pPr>
              <w:spacing w:after="0"/>
              <w:jc w:val="center"/>
            </w:pPr>
            <w:r>
              <w:t>NIKIĆ, obrt za ugostiteljstvo i usluge, vl. Ivan Nikić, Trogir, Dr. Franje Tuđmana 34 a, Ulica  dr. Franje Tuđmana 58,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CA138F">
            <w:pPr>
              <w:spacing w:after="0"/>
              <w:ind w:left="-108" w:right="-108"/>
              <w:jc w:val="center"/>
            </w:pPr>
            <w:r>
              <w:t>44344619270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CA138F">
            <w:pPr>
              <w:spacing w:after="0"/>
              <w:jc w:val="center"/>
            </w:pPr>
            <w:r>
              <w:t>250,00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79.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CA138F">
            <w:pPr>
              <w:spacing w:after="0"/>
              <w:jc w:val="center"/>
            </w:pPr>
            <w:r>
              <w:t>NINI TOURS društvo s ograničenom odgovornošću, za prijevoz i turizam, turistička agencija, Vrlička 27,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CA138F">
            <w:pPr>
              <w:spacing w:after="0"/>
              <w:ind w:left="-108" w:right="-108"/>
              <w:jc w:val="center"/>
            </w:pPr>
            <w:r>
              <w:t>16246966048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CA138F">
            <w:pPr>
              <w:spacing w:after="0"/>
              <w:jc w:val="center"/>
            </w:pPr>
            <w:r>
              <w:t>300,00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80.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CA138F">
            <w:pPr>
              <w:spacing w:after="0"/>
              <w:jc w:val="center"/>
            </w:pPr>
            <w:r>
              <w:t>OBNOVA poljoprivredna zadruga, Dr. F. Tuđmana 2,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CA138F">
            <w:pPr>
              <w:spacing w:after="0"/>
              <w:ind w:left="-108" w:right="-108"/>
              <w:jc w:val="center"/>
            </w:pPr>
            <w:r>
              <w:t>41025656770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CA138F">
            <w:pPr>
              <w:spacing w:after="0"/>
              <w:jc w:val="center"/>
            </w:pPr>
            <w:r>
              <w:t>34.311,07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81.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CA138F">
            <w:pPr>
              <w:spacing w:after="0"/>
              <w:jc w:val="center"/>
            </w:pPr>
            <w:r>
              <w:t>Oil Ac d.o.o., Otriješ bb, 88000 Mostar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9353B7">
            <w:pPr>
              <w:spacing w:after="0"/>
              <w:ind w:left="-108" w:right="-108"/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CA138F">
            <w:pPr>
              <w:spacing w:after="0"/>
              <w:jc w:val="center"/>
            </w:pPr>
            <w:r>
              <w:t>65,97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82.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CA138F">
            <w:pPr>
              <w:spacing w:after="0"/>
              <w:jc w:val="center"/>
            </w:pPr>
            <w:r>
              <w:t>PAIĆ TOURS DICMO - PUTNIČKA AGENCIJA d.o.o. za prijevoz robe i putnika, Osoje 35, 21232 Osoje,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CA138F">
            <w:pPr>
              <w:spacing w:after="0"/>
              <w:ind w:left="-108" w:right="-108"/>
              <w:jc w:val="center"/>
            </w:pPr>
            <w:r>
              <w:t>15758611281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CA138F">
            <w:pPr>
              <w:spacing w:after="0"/>
              <w:jc w:val="center"/>
            </w:pPr>
            <w:r>
              <w:t>5.630,19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83.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CA138F">
            <w:pPr>
              <w:spacing w:after="0"/>
              <w:jc w:val="center"/>
            </w:pPr>
            <w:r>
              <w:t>GOLDEN GUIDE, obrt za usluge turističkog vodiča, vl. Petar Parađina, Solin, Gašpini 23, Gašpini 23, 21210 Solin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CA138F">
            <w:pPr>
              <w:spacing w:after="0"/>
              <w:ind w:left="-108" w:right="-108"/>
              <w:jc w:val="center"/>
            </w:pPr>
            <w:r>
              <w:t>38862783422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CA138F">
            <w:pPr>
              <w:spacing w:after="0"/>
              <w:jc w:val="center"/>
            </w:pPr>
            <w:r>
              <w:t>8.900,00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lastRenderedPageBreak/>
              <w:t>84.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CA138F">
            <w:pPr>
              <w:spacing w:after="0"/>
              <w:jc w:val="center"/>
            </w:pPr>
            <w:r>
              <w:t>ANITA PAVKOVIĆ, Put Salduna I 3,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CA138F">
            <w:pPr>
              <w:spacing w:after="0"/>
              <w:ind w:left="-108" w:right="-108"/>
              <w:jc w:val="center"/>
            </w:pPr>
            <w:r>
              <w:t>45321684381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CA138F">
            <w:pPr>
              <w:spacing w:after="0"/>
              <w:jc w:val="center"/>
            </w:pPr>
            <w:r>
              <w:t>50.000,00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85.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CA138F">
            <w:pPr>
              <w:spacing w:after="0"/>
              <w:jc w:val="center"/>
            </w:pPr>
            <w:r>
              <w:t>Obrt za vulkanizersku djelatnost ,izradu i trgovinu PAVKOVIĆ vl. Joško Pavković, Seget Vranjica, Put Kralja Tomislava 86, Put kralja Tomislava 154, 21220 Seget Vranjica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CA138F">
            <w:pPr>
              <w:spacing w:after="0"/>
              <w:ind w:left="-108" w:right="-108"/>
              <w:jc w:val="center"/>
            </w:pPr>
            <w:r>
              <w:t>23960983442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CA138F">
            <w:pPr>
              <w:spacing w:after="0"/>
              <w:jc w:val="center"/>
            </w:pPr>
            <w:r>
              <w:t>4.557,00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86.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CA138F">
            <w:pPr>
              <w:spacing w:after="0"/>
              <w:jc w:val="center"/>
            </w:pPr>
            <w:r>
              <w:t>MAX NAUTICA, obrt za usluge, vl. Matko Pavković, Trogir, Kneza Trpimira 127, Kneza Trpimira 127,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783E7F">
            <w:pPr>
              <w:spacing w:after="0"/>
              <w:ind w:left="-108" w:right="-108"/>
              <w:jc w:val="center"/>
            </w:pPr>
            <w:r>
              <w:t>43665486035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783E7F">
            <w:pPr>
              <w:spacing w:after="0"/>
              <w:jc w:val="center"/>
            </w:pPr>
            <w:r>
              <w:t>15.000,00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87.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783E7F">
            <w:pPr>
              <w:spacing w:after="0"/>
              <w:jc w:val="center"/>
            </w:pPr>
            <w:r>
              <w:t>MIRO PAVKOVIĆ, Put Salduna I 5,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783E7F">
            <w:pPr>
              <w:spacing w:after="0"/>
              <w:ind w:left="-108" w:right="-108"/>
              <w:jc w:val="center"/>
            </w:pPr>
            <w:r>
              <w:t>68496804668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783E7F">
            <w:pPr>
              <w:spacing w:after="0"/>
              <w:jc w:val="center"/>
            </w:pPr>
            <w:r>
              <w:t>278.341,16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88.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783E7F">
            <w:pPr>
              <w:spacing w:after="0"/>
              <w:jc w:val="center"/>
            </w:pPr>
            <w:r>
              <w:t>PAŠKO, obrt za prijevoz, usluge i turistička agencija, vl. Damir Pažanin, Vinišće, Viniški mul 6, Domovinskog rata 104C,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783E7F">
            <w:pPr>
              <w:spacing w:after="0"/>
              <w:ind w:left="-108" w:right="-108"/>
              <w:jc w:val="center"/>
            </w:pPr>
            <w:r>
              <w:t>04229270498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783E7F">
            <w:pPr>
              <w:spacing w:after="0"/>
              <w:jc w:val="center"/>
            </w:pPr>
            <w:r>
              <w:t>2.535,00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53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0473DB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89.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783E7F">
            <w:pPr>
              <w:spacing w:after="0"/>
              <w:jc w:val="center"/>
            </w:pPr>
            <w:r>
              <w:t>VIKTORIA, obrt za usluge, vl. Viktoria Perišić Caktaš, Dugopolje, Ulica domovinskog rata 117, Domovinskog rata 117, 21204 Dugopolje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53B7" w:rsidRDefault="00783E7F">
            <w:pPr>
              <w:spacing w:after="0"/>
              <w:ind w:left="-108" w:right="-108"/>
              <w:jc w:val="center"/>
            </w:pPr>
            <w:r>
              <w:t>50895268876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RDefault="00783E7F">
            <w:pPr>
              <w:spacing w:after="0"/>
              <w:jc w:val="center"/>
            </w:pPr>
            <w:r>
              <w:t>11.300,00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53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EB14EE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90.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B14EE" w:rsidRDefault="00783E7F">
            <w:pPr>
              <w:spacing w:after="0"/>
              <w:jc w:val="center"/>
            </w:pPr>
            <w:r>
              <w:t>PJACA HOSTELI d.o.o. za ugostiteljstvo i turizam, putnička agencija, Narodni trg 8,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B14EE" w:rsidRDefault="00783E7F">
            <w:pPr>
              <w:spacing w:after="0"/>
              <w:ind w:left="-108" w:right="-108"/>
              <w:jc w:val="center"/>
            </w:pPr>
            <w:r>
              <w:t>22711913066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RDefault="00783E7F">
            <w:pPr>
              <w:spacing w:after="0"/>
              <w:jc w:val="center"/>
            </w:pPr>
            <w:r>
              <w:t>6.900,00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B14EE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81164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91.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1164F" w:rsidRDefault="00783E7F">
            <w:pPr>
              <w:spacing w:after="0"/>
              <w:jc w:val="center"/>
            </w:pPr>
            <w:r>
              <w:t>Pointers Travel društvo s ograničenom odgovornošću za usluge u turizmu, turistička agencija, Dubrovačka 99, 31000 Osijek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1164F" w:rsidRDefault="00783E7F">
            <w:pPr>
              <w:spacing w:after="0"/>
              <w:ind w:left="-108" w:right="-108"/>
              <w:jc w:val="center"/>
            </w:pPr>
            <w:r>
              <w:t>20452744818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RDefault="00783E7F">
            <w:pPr>
              <w:spacing w:after="0"/>
              <w:jc w:val="center"/>
            </w:pPr>
            <w:r>
              <w:t>6.390,00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81164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92.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1164F" w:rsidRDefault="00783E7F">
            <w:pPr>
              <w:spacing w:after="0"/>
              <w:jc w:val="center"/>
            </w:pPr>
            <w:r>
              <w:t xml:space="preserve">Di&amp;De, turistički obrta, vl. Dijana Popović, Mlini, </w:t>
            </w:r>
            <w:r>
              <w:lastRenderedPageBreak/>
              <w:t>Šetalište Marka Marojice 8, Šetalište Marka Marojice 8, 20207 Mlini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1164F" w:rsidRDefault="00783E7F">
            <w:pPr>
              <w:spacing w:after="0"/>
              <w:ind w:left="-108" w:right="-108"/>
              <w:jc w:val="center"/>
            </w:pPr>
            <w:r>
              <w:lastRenderedPageBreak/>
              <w:t>37337115676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RDefault="00783E7F">
            <w:pPr>
              <w:spacing w:after="0"/>
              <w:jc w:val="center"/>
            </w:pPr>
            <w:r>
              <w:t>8.150,00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81164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lastRenderedPageBreak/>
              <w:t>93.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1164F" w:rsidRDefault="00783E7F">
            <w:pPr>
              <w:spacing w:after="0"/>
              <w:jc w:val="center"/>
            </w:pPr>
            <w:r>
              <w:t>PORSCHE INTER AUTO d.o.o. za trgovinu i popravak motornih vozila, Velimira Škorpika 21-23, 10000 Zagreb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1164F" w:rsidRDefault="00783E7F">
            <w:pPr>
              <w:spacing w:after="0"/>
              <w:ind w:left="-108" w:right="-108"/>
              <w:jc w:val="center"/>
            </w:pPr>
            <w:r>
              <w:t>67492500921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RDefault="00783E7F">
            <w:pPr>
              <w:spacing w:after="0"/>
              <w:jc w:val="center"/>
            </w:pPr>
            <w:r>
              <w:t>11.286,15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81164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94.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1164F" w:rsidRDefault="00783E7F">
            <w:pPr>
              <w:spacing w:after="0"/>
              <w:jc w:val="center"/>
            </w:pPr>
            <w:r>
              <w:t>POTISSIMUS društvo s ograničenom odgovornošću za turizam i ugostiteljstvo, turistička agencija, Kmanski prilaz I 3,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1164F" w:rsidRDefault="00783E7F">
            <w:pPr>
              <w:spacing w:after="0"/>
              <w:ind w:left="-108" w:right="-108"/>
              <w:jc w:val="center"/>
            </w:pPr>
            <w:r>
              <w:t>15502332620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RDefault="00783E7F">
            <w:pPr>
              <w:spacing w:after="0"/>
              <w:jc w:val="center"/>
            </w:pPr>
            <w:r>
              <w:t>10.065,00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81164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95.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1164F" w:rsidRDefault="00783E7F">
            <w:pPr>
              <w:spacing w:after="0"/>
              <w:jc w:val="center"/>
            </w:pPr>
            <w:r>
              <w:t>ČIKOLA TURS, OBRT ZA PRIJEVOZ PUTNIKA, VL. JOSIP PRNJAK, KLJAKE,CESTA ISPOD BORA 3, Cesta ispod bora 3, 22322 Kljake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1164F" w:rsidRDefault="00783E7F">
            <w:pPr>
              <w:spacing w:after="0"/>
              <w:ind w:left="-108" w:right="-108"/>
              <w:jc w:val="center"/>
            </w:pPr>
            <w:r>
              <w:t>09156773534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RDefault="00783E7F">
            <w:pPr>
              <w:spacing w:after="0"/>
              <w:jc w:val="center"/>
            </w:pPr>
            <w:r>
              <w:t>2.570,00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81164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96.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1164F" w:rsidRDefault="00783E7F">
            <w:pPr>
              <w:spacing w:after="0"/>
              <w:jc w:val="center"/>
            </w:pPr>
            <w:r>
              <w:t>PROMET, društvo s ograničenom odgovornosti za obavljanje komunalne djelatnosti prijevoza putnika u javnom prometu, Hercegovačka Ulica 20,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1164F" w:rsidRDefault="00783E7F">
            <w:pPr>
              <w:spacing w:after="0"/>
              <w:ind w:left="-108" w:right="-108"/>
              <w:jc w:val="center"/>
            </w:pPr>
            <w:r>
              <w:t>13421314997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RDefault="00783E7F">
            <w:pPr>
              <w:spacing w:after="0"/>
              <w:jc w:val="center"/>
            </w:pPr>
            <w:r>
              <w:t>98,00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81164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97.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1164F" w:rsidRDefault="00783E7F">
            <w:pPr>
              <w:spacing w:after="0"/>
              <w:jc w:val="center"/>
            </w:pPr>
            <w:r>
              <w:t>PROMETNICA d.o.o.  putnička agencija, Put Jakova Rotonda 12, 21220 Seget Donji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1164F" w:rsidRDefault="00783E7F">
            <w:pPr>
              <w:spacing w:after="0"/>
              <w:ind w:left="-108" w:right="-108"/>
              <w:jc w:val="center"/>
            </w:pPr>
            <w:r>
              <w:t>16206371032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RDefault="00783E7F">
            <w:pPr>
              <w:spacing w:after="0"/>
              <w:jc w:val="center"/>
            </w:pPr>
            <w:r>
              <w:t>1.445,00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81164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98.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1164F" w:rsidRDefault="00783E7F">
            <w:pPr>
              <w:spacing w:after="0"/>
              <w:jc w:val="center"/>
            </w:pPr>
            <w:r>
              <w:t>PROTECTOR-RAKELA, komanditno društvo za zaštitarsku djelatnost, Smiljanićeva 2,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1164F" w:rsidRDefault="00783E7F">
            <w:pPr>
              <w:spacing w:after="0"/>
              <w:ind w:left="-108" w:right="-108"/>
              <w:jc w:val="center"/>
            </w:pPr>
            <w:r>
              <w:t>56847562239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RDefault="00783E7F">
            <w:pPr>
              <w:spacing w:after="0"/>
              <w:jc w:val="center"/>
            </w:pPr>
            <w:r>
              <w:t>4.500,00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81164F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99.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1164F" w:rsidRDefault="00783E7F">
            <w:pPr>
              <w:spacing w:after="0"/>
              <w:jc w:val="center"/>
            </w:pPr>
            <w:r>
              <w:t xml:space="preserve">VAGABUNDO ST, obrt za turističke usluge, vl. Petar Pulić, Split, Jobova 4, Ignjata Joba 4, 21000 </w:t>
            </w:r>
            <w:r>
              <w:lastRenderedPageBreak/>
              <w:t>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1164F" w:rsidRDefault="00783E7F">
            <w:pPr>
              <w:spacing w:after="0"/>
              <w:ind w:left="-108" w:right="-108"/>
              <w:jc w:val="center"/>
            </w:pPr>
            <w:r>
              <w:lastRenderedPageBreak/>
              <w:t>13489892347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RDefault="00783E7F">
            <w:pPr>
              <w:spacing w:after="0"/>
              <w:jc w:val="center"/>
            </w:pPr>
            <w:r>
              <w:t>5.000,25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81164F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lastRenderedPageBreak/>
              <w:t>100.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783E7F">
            <w:pPr>
              <w:spacing w:after="0"/>
              <w:jc w:val="center"/>
            </w:pPr>
            <w:r>
              <w:t>MERIDIEM, turistički obrt, vl. Dejanira Radić, Šetalište Marka Marojice 8, Mlini, Šetalište Marka Marojice 8, 20207 Mlini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783E7F">
            <w:pPr>
              <w:spacing w:after="0"/>
              <w:ind w:left="-108" w:right="-108"/>
              <w:jc w:val="center"/>
            </w:pPr>
            <w:r>
              <w:t>15531959946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A21B7D">
            <w:pPr>
              <w:spacing w:after="0"/>
              <w:jc w:val="center"/>
            </w:pPr>
            <w:r>
              <w:t>1.400,00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101.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jc w:val="center"/>
            </w:pPr>
            <w:r>
              <w:t>KOLUR, obrt za taksi službu, prijevoz putnika i iznajmljivanje vl. Božana Radočaj, Zagreb, Ulica Vilima Korajca 23, Put oca Ante Gabrića 2, 21220 Seget Donji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ind w:left="-108" w:right="-108"/>
              <w:jc w:val="center"/>
            </w:pPr>
            <w:r>
              <w:t>84504751778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EB0B2B">
            <w:pPr>
              <w:spacing w:after="0"/>
              <w:jc w:val="center"/>
            </w:pPr>
            <w:r>
              <w:t>300,00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102.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jc w:val="center"/>
            </w:pPr>
            <w:r>
              <w:t>REDONO, d.o.o. za turizam i ugostiteljstvo, turističke agencije, Nepotova 4,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ind w:left="-108" w:right="-108"/>
              <w:jc w:val="center"/>
            </w:pPr>
            <w:r>
              <w:t>84094881554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EB0B2B">
            <w:pPr>
              <w:spacing w:after="0"/>
              <w:jc w:val="center"/>
            </w:pPr>
            <w:r>
              <w:t>19.623,00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103.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jc w:val="center"/>
            </w:pPr>
            <w:r>
              <w:t>ROCOSO d.o.o. za građenje i usluge, Špira Puovića 1C,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ind w:left="-108" w:right="-108"/>
              <w:jc w:val="center"/>
            </w:pPr>
            <w:r>
              <w:t>64756633051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EB0B2B">
            <w:pPr>
              <w:spacing w:after="0"/>
              <w:jc w:val="center"/>
            </w:pPr>
            <w:r>
              <w:t>900,00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104.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jc w:val="center"/>
            </w:pPr>
            <w:r>
              <w:t>Građevinsko-uslužno-trgovački obrt ART-PROJEKT, vl. Ivan Rokov, Kaštel Gomilica, F. Tuđmana 26, Ulica dr. Franje Tuđmana 52A,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ind w:left="-108" w:right="-108"/>
              <w:jc w:val="center"/>
            </w:pPr>
            <w:r>
              <w:t>64948249303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EB0B2B">
            <w:pPr>
              <w:spacing w:after="0"/>
              <w:jc w:val="center"/>
            </w:pPr>
            <w:r>
              <w:t>140,56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105.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jc w:val="center"/>
            </w:pPr>
            <w:r>
              <w:t>Obrt za ugostiteljstvo, turizam, usluge i trgovinu LABADUŠA vl. Mirjana Rokov, Okrug Gornji, Uvala Duboka bb, Špira Puovića I 1C,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ind w:left="-108" w:right="-108"/>
              <w:jc w:val="center"/>
            </w:pPr>
            <w:r>
              <w:t>31526271587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EB0B2B">
            <w:pPr>
              <w:spacing w:after="0"/>
              <w:jc w:val="center"/>
            </w:pPr>
            <w:r>
              <w:t>300,10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106.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jc w:val="center"/>
            </w:pPr>
            <w:r>
              <w:t xml:space="preserve">ROŽIĆ, društvo s ograničenom odgovornošću za turizam i turistička agencija, Rikarda Katalinića Jeretova 5, </w:t>
            </w:r>
            <w:r>
              <w:lastRenderedPageBreak/>
              <w:t>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ind w:left="-108" w:right="-108"/>
              <w:jc w:val="center"/>
            </w:pPr>
            <w:r>
              <w:lastRenderedPageBreak/>
              <w:t>30081436316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EB0B2B">
            <w:pPr>
              <w:spacing w:after="0"/>
              <w:jc w:val="center"/>
            </w:pPr>
            <w:r>
              <w:t>4.740,00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lastRenderedPageBreak/>
              <w:t>107.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jc w:val="center"/>
            </w:pPr>
            <w:r>
              <w:t>RUSTICANA d.o.o. za turizam i usluge, putnička agencija, Palmina 54,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ind w:left="-108" w:right="-108"/>
              <w:jc w:val="center"/>
            </w:pPr>
            <w:r>
              <w:t>03933579388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EB0B2B">
            <w:pPr>
              <w:spacing w:after="0"/>
              <w:jc w:val="center"/>
            </w:pPr>
            <w:r>
              <w:t>1.950,00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108.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jc w:val="center"/>
            </w:pPr>
            <w:r>
              <w:t>SEPTEM SINGULI, d.o.o. za djelatnost turističke agencije, Svete Klare 4,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ind w:left="-108" w:right="-108"/>
              <w:jc w:val="center"/>
            </w:pPr>
            <w:r>
              <w:t>35537498101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EB0B2B">
            <w:pPr>
              <w:spacing w:after="0"/>
              <w:jc w:val="center"/>
            </w:pPr>
            <w:r>
              <w:t>300,00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109.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jc w:val="center"/>
            </w:pPr>
            <w:r>
              <w:t>Shore Excursions Group, LLC, 8050 SW 10th Street, Suite 1800, FL 33324 Plantation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9308B7">
            <w:pPr>
              <w:spacing w:after="0"/>
              <w:ind w:left="-108" w:right="-108"/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EB0B2B">
            <w:pPr>
              <w:spacing w:after="0"/>
              <w:jc w:val="center"/>
            </w:pPr>
            <w:r>
              <w:t>3.344,50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110.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jc w:val="center"/>
            </w:pPr>
            <w:r>
              <w:t>SHORTCUT j.d.o.o. turistička agencija u stečaju, Velebitska 147,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ind w:left="-108" w:right="-108"/>
              <w:jc w:val="center"/>
            </w:pPr>
            <w:r>
              <w:t>23457700559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EB0B2B">
            <w:pPr>
              <w:spacing w:after="0"/>
              <w:jc w:val="center"/>
            </w:pPr>
            <w:r>
              <w:t>15.600,00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111.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jc w:val="center"/>
            </w:pPr>
            <w:r>
              <w:t>BARUS, obrt za usluge, vl. Marijana Sinovčić, Split, Supilova 24, Antuna Mihanovića 29,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ind w:left="-108" w:right="-108"/>
              <w:jc w:val="center"/>
            </w:pPr>
            <w:r>
              <w:t>46239019470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EB0B2B">
            <w:pPr>
              <w:spacing w:after="0"/>
              <w:jc w:val="center"/>
            </w:pPr>
            <w:r>
              <w:t>780,00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112.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jc w:val="center"/>
            </w:pPr>
            <w:r>
              <w:t>SOL ITUM d.o.o. za turizam i putnička agencija, Lovački put 1A,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ind w:left="-108" w:right="-108"/>
              <w:jc w:val="center"/>
            </w:pPr>
            <w:r>
              <w:t>58816503206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EB0B2B">
            <w:pPr>
              <w:spacing w:after="0"/>
              <w:jc w:val="center"/>
            </w:pPr>
            <w:r>
              <w:t>6.844,00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113.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jc w:val="center"/>
            </w:pPr>
            <w:r>
              <w:t>KUČIČE TRANS, prijevoz putnika i taxi služba, vlasnik Jozo Sovulj, Kučiće, Put Klanca 97, Put Klanca 97, 21208 Kučiće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ind w:left="-108" w:right="-108"/>
              <w:jc w:val="center"/>
            </w:pPr>
            <w:r>
              <w:t>48414115220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EB0B2B">
            <w:pPr>
              <w:spacing w:after="0"/>
              <w:jc w:val="center"/>
            </w:pPr>
            <w:r>
              <w:t>2.306,25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114.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jc w:val="center"/>
            </w:pPr>
            <w:r>
              <w:t>SPLIT PARKING d.o.o. za komunalne usluge, Ruđera Boškovića 28,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ind w:left="-108" w:right="-108"/>
              <w:jc w:val="center"/>
            </w:pPr>
            <w:r>
              <w:t>90551978160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EB0B2B">
            <w:pPr>
              <w:spacing w:after="0"/>
              <w:jc w:val="center"/>
            </w:pPr>
            <w:r>
              <w:t>48,00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115.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jc w:val="center"/>
            </w:pPr>
            <w:r>
              <w:t>STIL UGOSTITELJSTVO d.o.o. za trgovinu i ugostiteljstvo, Gulini 75, 22222 Lozovac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EB0B2B">
            <w:pPr>
              <w:spacing w:after="0"/>
              <w:ind w:left="-108" w:right="-108"/>
              <w:jc w:val="center"/>
            </w:pPr>
            <w:r>
              <w:t>10844807494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EB0B2B">
            <w:pPr>
              <w:spacing w:after="0"/>
              <w:jc w:val="center"/>
            </w:pPr>
            <w:r>
              <w:t>3.084,00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116.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F416EA">
            <w:pPr>
              <w:spacing w:after="0"/>
              <w:jc w:val="center"/>
            </w:pPr>
            <w:r>
              <w:t xml:space="preserve">SUHI VEZ d.o.o. za ribarstvo, proizvodnja, trgovina, turizam, </w:t>
            </w:r>
            <w:r>
              <w:lastRenderedPageBreak/>
              <w:t>ugostiteljstvo i usluge, Cesta dr. Franje Tuđmana 71, 21212 Kaštel Sućurac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F416EA">
            <w:pPr>
              <w:spacing w:after="0"/>
              <w:ind w:left="-108" w:right="-108"/>
              <w:jc w:val="center"/>
            </w:pPr>
            <w:r>
              <w:lastRenderedPageBreak/>
              <w:t>90088954854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F416EA">
            <w:pPr>
              <w:spacing w:after="0"/>
              <w:jc w:val="center"/>
            </w:pPr>
            <w:r>
              <w:t>625,00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lastRenderedPageBreak/>
              <w:t>117.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F416EA">
            <w:pPr>
              <w:spacing w:after="0"/>
              <w:jc w:val="center"/>
            </w:pPr>
            <w:r>
              <w:t>ANDREA ŠUTALO, Doverska 6,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F416EA">
            <w:pPr>
              <w:spacing w:after="0"/>
              <w:ind w:left="-108" w:right="-108"/>
              <w:jc w:val="center"/>
            </w:pPr>
            <w:r>
              <w:t>17248340238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F416EA">
            <w:pPr>
              <w:spacing w:after="0"/>
              <w:jc w:val="center"/>
            </w:pPr>
            <w:r>
              <w:t>7.000,00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5362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118.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F416EA">
            <w:pPr>
              <w:spacing w:after="0"/>
              <w:jc w:val="center"/>
            </w:pPr>
            <w:r>
              <w:t>ŠVABI d.o.o. za klimatizaciju i elektroinstalacije, Bilin Dolac 20,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F416EA">
            <w:pPr>
              <w:spacing w:after="0"/>
              <w:ind w:left="-108" w:right="-108"/>
              <w:jc w:val="center"/>
            </w:pPr>
            <w:r>
              <w:t>88578009664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F416EA">
            <w:pPr>
              <w:spacing w:after="0"/>
              <w:jc w:val="center"/>
            </w:pPr>
            <w:r>
              <w:t>150,00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5362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119.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F416EA">
            <w:pPr>
              <w:spacing w:after="0"/>
              <w:jc w:val="center"/>
            </w:pPr>
            <w:r>
              <w:t>TAHO-ST d.o.o. za trgovinu i usluge, Matoševa 16, 21210 Solin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F416EA">
            <w:pPr>
              <w:spacing w:after="0"/>
              <w:ind w:left="-108" w:right="-108"/>
              <w:jc w:val="center"/>
            </w:pPr>
            <w:r>
              <w:t>96320385428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F416EA">
            <w:pPr>
              <w:spacing w:after="0"/>
              <w:jc w:val="center"/>
            </w:pPr>
            <w:r>
              <w:t>1.018,75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5362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120.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F416EA">
            <w:pPr>
              <w:spacing w:after="0"/>
              <w:jc w:val="center"/>
            </w:pPr>
            <w:r>
              <w:t>TASLAK TRADE, društvo s ograničenom odgovornošću za građevinarstvo i usluge, Dobrilina 3,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F416EA">
            <w:pPr>
              <w:spacing w:after="0"/>
              <w:ind w:left="-108" w:right="-108"/>
              <w:jc w:val="center"/>
            </w:pPr>
            <w:r>
              <w:t>80404670494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F416EA">
            <w:pPr>
              <w:spacing w:after="0"/>
              <w:jc w:val="center"/>
            </w:pPr>
            <w:r>
              <w:t>200,00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9308B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5362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121.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F416EA">
            <w:pPr>
              <w:spacing w:after="0"/>
              <w:jc w:val="center"/>
            </w:pPr>
            <w:r>
              <w:t>FOLLOW ME, sezonski obrt za usluge turističkog vodiča, vl. Darijo Tavrić, Kreševo, Tavrići 2, Tavrići 2, 21250 Kreševo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08B7" w:rsidRDefault="00F416EA">
            <w:pPr>
              <w:spacing w:after="0"/>
              <w:ind w:left="-108" w:right="-108"/>
              <w:jc w:val="center"/>
            </w:pPr>
            <w:r>
              <w:t>77577510134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RDefault="00F416EA">
            <w:pPr>
              <w:spacing w:after="0"/>
              <w:jc w:val="center"/>
            </w:pPr>
            <w:r>
              <w:t>6.500,00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308B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5362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122.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jc w:val="center"/>
            </w:pPr>
            <w:r>
              <w:t>TERRA BALKA društvo s ograničenom odgovornošću za usluge, turistička agencija, Rimski jarak 24a, 10000 Zagreb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ind w:left="-108" w:right="-108"/>
              <w:jc w:val="center"/>
            </w:pPr>
            <w:r>
              <w:t>38894743670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483D04">
            <w:pPr>
              <w:spacing w:after="0"/>
              <w:jc w:val="center"/>
            </w:pPr>
            <w:r>
              <w:t>4.810,00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5362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123.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jc w:val="center"/>
            </w:pPr>
            <w:r>
              <w:t>TIJARDOVIĆ j.d.o.o.  za usluge, Put oca Ante Gabrića 2 (Put Duždevca 6), 21220 Seget Donji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ind w:left="-108" w:right="-108"/>
              <w:jc w:val="center"/>
            </w:pPr>
            <w:r>
              <w:t>33320435694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483D04">
            <w:pPr>
              <w:spacing w:after="0"/>
              <w:jc w:val="center"/>
            </w:pPr>
            <w:r>
              <w:t>400,00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53622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124.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jc w:val="center"/>
            </w:pPr>
            <w:r>
              <w:t>TROGIR HOLDING d.o.o. za komunalne djelatnosti, parking i usluge, Put Mulina 2,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ind w:left="-108" w:right="-108"/>
              <w:jc w:val="center"/>
            </w:pPr>
            <w:r>
              <w:t>09746817380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483D04">
            <w:pPr>
              <w:spacing w:after="0"/>
              <w:jc w:val="center"/>
            </w:pPr>
            <w:r>
              <w:t>2.045,42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125.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jc w:val="center"/>
            </w:pPr>
            <w:r>
              <w:t xml:space="preserve">BLANKA, sezonski obrt za turističke usluge, vl. Blanka Turkalj Dupanović, Jelov Klanac, Jelov </w:t>
            </w:r>
            <w:r>
              <w:lastRenderedPageBreak/>
              <w:t>Klanac 211 A, Trg kralja Petra Svačića 3, 47000 Karlovac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ind w:left="-108" w:right="-108"/>
              <w:jc w:val="center"/>
            </w:pPr>
            <w:r>
              <w:lastRenderedPageBreak/>
              <w:t>55135370689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483D04">
            <w:pPr>
              <w:spacing w:after="0"/>
              <w:jc w:val="center"/>
            </w:pPr>
            <w:r>
              <w:t>18.000,00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lastRenderedPageBreak/>
              <w:t>126.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jc w:val="center"/>
            </w:pPr>
            <w:r>
              <w:t>UBERRIME j.d.o.o. za trgovinu  i usluge, Antuna Branka Šimića 33,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ind w:left="-108" w:right="-108"/>
              <w:jc w:val="center"/>
            </w:pPr>
            <w:r>
              <w:t>87551041616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483D04">
            <w:pPr>
              <w:spacing w:after="0"/>
              <w:jc w:val="center"/>
            </w:pPr>
            <w:r>
              <w:t>43.364,00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127.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jc w:val="center"/>
            </w:pPr>
            <w:r>
              <w:t>UDRUGA MODUS, Sukoišanska 14,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ind w:left="-108" w:right="-108"/>
              <w:jc w:val="center"/>
            </w:pPr>
            <w:r>
              <w:t>05104261604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483D04">
            <w:pPr>
              <w:spacing w:after="0"/>
              <w:jc w:val="center"/>
            </w:pPr>
            <w:r>
              <w:t>42.782,00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128.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jc w:val="center"/>
            </w:pPr>
            <w:r>
              <w:t>UDRUGA ZA PROMICANJE MEDICINSKOG TURIZMA, ZDRAVOG NAČINA ŽIVOTA I LJEPOTE ,, B&amp;G,,, Antuna Branka Šimića 33,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ind w:left="-108" w:right="-108"/>
              <w:jc w:val="center"/>
            </w:pPr>
            <w:r>
              <w:t>09659304694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483D04">
            <w:pPr>
              <w:spacing w:after="0"/>
              <w:jc w:val="center"/>
            </w:pPr>
            <w:r>
              <w:t>241.173,00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129.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jc w:val="center"/>
            </w:pPr>
            <w:r>
              <w:t>V.B. AUTO d.o.o. za trgovinu i usluge, Kralja Držislava 6,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ind w:left="-108" w:right="-108"/>
              <w:jc w:val="center"/>
            </w:pPr>
            <w:r>
              <w:t>93985284295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483D04">
            <w:pPr>
              <w:spacing w:after="0"/>
              <w:jc w:val="center"/>
            </w:pPr>
            <w:r>
              <w:t>1.149,73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130.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jc w:val="center"/>
            </w:pPr>
            <w:r>
              <w:t>VESLO d.o.o. za trgovinu, turizam i usluge, Cesta dr. Franje Tuđmana 71, 21212 Kaštel Sućurac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ind w:left="-108" w:right="-108"/>
              <w:jc w:val="center"/>
            </w:pPr>
            <w:r>
              <w:t>24102190716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483D04">
            <w:pPr>
              <w:spacing w:after="0"/>
              <w:jc w:val="center"/>
            </w:pPr>
            <w:r>
              <w:t>300,00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131.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jc w:val="center"/>
            </w:pPr>
            <w:r>
              <w:t>VIMA, društvo s ograničenom odgovornošću, za izvoz-uvoz, proizvodnju, marketing, turizam, ugostiteljstvo, informatiku, trgovinu na veliko i malo, transport, šport i rekreaciju, Benkovačka Ulica 3,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483D04">
            <w:pPr>
              <w:spacing w:after="0"/>
              <w:ind w:left="-108" w:right="-108"/>
              <w:jc w:val="center"/>
            </w:pPr>
            <w:r>
              <w:t>38556643495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483D04">
            <w:pPr>
              <w:spacing w:after="0"/>
              <w:jc w:val="center"/>
            </w:pPr>
            <w:r>
              <w:t>22.495,74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132.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D53A7B">
            <w:pPr>
              <w:spacing w:after="0"/>
              <w:jc w:val="center"/>
            </w:pPr>
            <w:r>
              <w:t xml:space="preserve">VODOVOD I KANALIZACIJA, društvo s ograničenom odgovornošću za vodoopskrbu, odvodnju i pročišćavanje otpadnih voda, Hercegovačka 8, </w:t>
            </w:r>
            <w:r>
              <w:lastRenderedPageBreak/>
              <w:t>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D53A7B">
            <w:pPr>
              <w:spacing w:after="0"/>
              <w:ind w:left="-108" w:right="-108"/>
              <w:jc w:val="center"/>
            </w:pPr>
            <w:r>
              <w:lastRenderedPageBreak/>
              <w:t>56826138353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D53A7B">
            <w:pPr>
              <w:spacing w:after="0"/>
              <w:jc w:val="center"/>
            </w:pPr>
            <w:r>
              <w:t>2.598,63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lastRenderedPageBreak/>
              <w:t>133.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D53A7B">
            <w:pPr>
              <w:spacing w:after="0"/>
              <w:jc w:val="center"/>
            </w:pPr>
            <w:r>
              <w:t>Obrt za prijevoz i turizam, DUĆE TOURS, vl. Boško Vojnović, Duće, Poljička cesta 19, Poljička cesta-Golubinka 19, 21310 Duće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D53A7B">
            <w:pPr>
              <w:spacing w:after="0"/>
              <w:ind w:left="-108" w:right="-108"/>
              <w:jc w:val="center"/>
            </w:pPr>
            <w:r>
              <w:t>20258386083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D53A7B">
            <w:pPr>
              <w:spacing w:after="0"/>
              <w:jc w:val="center"/>
            </w:pPr>
            <w:r>
              <w:t>2.750,00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134.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D53A7B">
            <w:pPr>
              <w:spacing w:after="0"/>
              <w:jc w:val="center"/>
            </w:pPr>
            <w:r>
              <w:t>RESTORAN HOTEL MONIKA, obrt za ugostiteljstvo, vl. Jasminka Vranješ, Trogir, Budislavićeva 12, Budislavićeva 12, 21220 Trogir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D53A7B">
            <w:pPr>
              <w:spacing w:after="0"/>
              <w:ind w:left="-108" w:right="-108"/>
              <w:jc w:val="center"/>
            </w:pPr>
            <w:r>
              <w:t>28454716396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D53A7B">
            <w:pPr>
              <w:spacing w:after="0"/>
              <w:jc w:val="center"/>
            </w:pPr>
            <w:r>
              <w:t>7.874,70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135.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D53A7B">
            <w:pPr>
              <w:spacing w:after="0"/>
              <w:jc w:val="center"/>
            </w:pPr>
            <w:r>
              <w:t>MTZ, obrt za proizvodnju leda vl. Marko Vukman, Seget Donji, Hrvatskih žrtava 66, Hrvatskih žrtava 66, 21220 Seget Donji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D53A7B">
            <w:pPr>
              <w:spacing w:after="0"/>
              <w:ind w:left="-108" w:right="-108"/>
              <w:jc w:val="center"/>
            </w:pPr>
            <w:r>
              <w:t>80119547772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D53A7B">
            <w:pPr>
              <w:spacing w:after="0"/>
              <w:jc w:val="center"/>
            </w:pPr>
            <w:r>
              <w:t>150,00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136.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D53A7B">
            <w:pPr>
              <w:spacing w:after="0"/>
              <w:jc w:val="center"/>
            </w:pPr>
            <w:r>
              <w:t>XL TWO TRAVEL d.o.o. za usluge, Obala kneza Domagoja 1,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D53A7B">
            <w:pPr>
              <w:spacing w:after="0"/>
              <w:ind w:left="-108" w:right="-108"/>
              <w:jc w:val="center"/>
            </w:pPr>
            <w:r>
              <w:t>83877793390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D53A7B">
            <w:pPr>
              <w:spacing w:after="0"/>
              <w:jc w:val="center"/>
            </w:pPr>
            <w:r>
              <w:t>200,00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137.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D53A7B">
            <w:pPr>
              <w:spacing w:after="0"/>
              <w:jc w:val="center"/>
            </w:pPr>
            <w:r>
              <w:t>ZAGREBAČKA BANKA DIONIČKO DRUŠTVO, Trg bana Josipa Jelačića 10, 10000 Zagreb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D53A7B">
            <w:pPr>
              <w:spacing w:after="0"/>
              <w:ind w:left="-108" w:right="-108"/>
              <w:jc w:val="center"/>
            </w:pPr>
            <w:r>
              <w:t>92963223473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D53A7B">
            <w:pPr>
              <w:spacing w:after="0"/>
              <w:jc w:val="center"/>
            </w:pPr>
            <w:r>
              <w:t>54.262,00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138.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D53A7B">
            <w:pPr>
              <w:spacing w:after="0"/>
              <w:jc w:val="center"/>
            </w:pPr>
            <w:r>
              <w:t>ZEN GRAFITI, d.o.o. za trgovinu i proizvodnju, Put Sv. Mande 20, 21000 Split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D53A7B">
            <w:pPr>
              <w:spacing w:after="0"/>
              <w:ind w:left="-108" w:right="-108"/>
              <w:jc w:val="center"/>
            </w:pPr>
            <w:r>
              <w:t>30577319665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D53A7B">
            <w:pPr>
              <w:spacing w:after="0"/>
              <w:jc w:val="center"/>
            </w:pPr>
            <w:r>
              <w:t>92.428,24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PROTIV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139.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D53A7B">
            <w:pPr>
              <w:spacing w:after="0"/>
              <w:jc w:val="center"/>
            </w:pPr>
            <w:r>
              <w:t>B.Petar Žanko, Matije Gupca 1/I, Trogir, Obrovac Sinjski 116, 21238 Obrovac Sinjski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D53A7B">
            <w:pPr>
              <w:spacing w:after="0"/>
              <w:ind w:left="-108" w:right="-108"/>
              <w:jc w:val="center"/>
            </w:pPr>
            <w:r>
              <w:t>28652704371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D53A7B">
            <w:pPr>
              <w:spacing w:after="0"/>
              <w:jc w:val="center"/>
            </w:pPr>
            <w:r>
              <w:t>301,25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  <w:tr w:rsidR="00D72A67" w:rsidTr="00ED00D6">
        <w:trPr>
          <w:trHeight w:val="624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ED00D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140.</w:t>
            </w:r>
          </w:p>
        </w:tc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D53A7B">
            <w:pPr>
              <w:spacing w:after="0"/>
              <w:jc w:val="center"/>
            </w:pPr>
            <w:r>
              <w:t>PANDA J&amp;N, obrt za taksi prijevoz, vl. Ivana Žulj, Valpovo, Hrvatskih branitelja 4, Hrvatskih branitelja 4, 31550 Valpovo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72A67" w:rsidRDefault="00D53A7B">
            <w:pPr>
              <w:spacing w:after="0"/>
              <w:ind w:left="-108" w:right="-108"/>
              <w:jc w:val="center"/>
            </w:pPr>
            <w:r>
              <w:t>52125927742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RDefault="00D53A7B">
            <w:pPr>
              <w:spacing w:after="0"/>
              <w:jc w:val="center"/>
            </w:pPr>
            <w:r>
              <w:t>100,00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D72A67" w:rsidP="00EB14EE" w:rsidRDefault="00F9795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ZA</w:t>
            </w:r>
          </w:p>
        </w:tc>
      </w:tr>
    </w:tbl>
    <w:p w:rsidR="00B949EF" w:rsidP="00B949EF" w:rsidRDefault="00B949EF">
      <w:pPr>
        <w:spacing w:before="400"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Utvrđuje se da je za plan restrukturiranja glasovalo </w:t>
      </w:r>
      <w:r w:rsidR="006306A9">
        <w:rPr>
          <w:rFonts w:cs="Times New Roman"/>
        </w:rPr>
        <w:t>74</w:t>
      </w:r>
      <w:r>
        <w:rPr>
          <w:rFonts w:cs="Times New Roman"/>
        </w:rPr>
        <w:t xml:space="preserve"> vjerovnika od ukupno utvrđenih  vjerovnika</w:t>
      </w:r>
      <w:r w:rsidR="006306A9">
        <w:rPr>
          <w:rFonts w:cs="Times New Roman"/>
        </w:rPr>
        <w:t xml:space="preserve"> 1.892.246,31 kn.</w:t>
      </w:r>
    </w:p>
    <w:p w:rsidR="006306A9" w:rsidP="006306A9" w:rsidRDefault="006306A9">
      <w:pPr>
        <w:spacing w:before="400" w:after="0"/>
        <w:ind w:firstLine="708"/>
        <w:jc w:val="both"/>
        <w:rPr>
          <w:rFonts w:cs="Times New Roman"/>
        </w:rPr>
      </w:pPr>
      <w:r>
        <w:rPr>
          <w:rFonts w:cs="Times New Roman"/>
        </w:rPr>
        <w:t>Utvrđuje se da je protiv plana restrukturiranja glasovalo 66 vjerovnika od ukupno utvrđenih  vjerovnika 786.050,41 kn.</w:t>
      </w:r>
    </w:p>
    <w:p w:rsidR="00B949EF" w:rsidP="00B949EF" w:rsidRDefault="00B949EF">
      <w:pPr>
        <w:spacing w:before="200" w:after="0"/>
        <w:jc w:val="both"/>
        <w:rPr>
          <w:rFonts w:cs="Times New Roman"/>
        </w:rPr>
      </w:pPr>
      <w:r>
        <w:rPr>
          <w:rFonts w:cs="Times New Roman"/>
        </w:rPr>
        <w:tab/>
        <w:t xml:space="preserve">Smatra se da je u smislu odredbe čl. 58. st. 1. Stečajnog zakona ZA plan restrukturiranja glasovalo  vjerovnika, čije utvrđene tražbine ukupno iznose </w:t>
      </w:r>
      <w:r w:rsidR="006306A9">
        <w:rPr>
          <w:rFonts w:cs="Times New Roman"/>
        </w:rPr>
        <w:t>1.892.246,31</w:t>
      </w:r>
      <w:r>
        <w:rPr>
          <w:rFonts w:cs="Times New Roman"/>
        </w:rPr>
        <w:t xml:space="preserve"> kn.</w:t>
      </w:r>
    </w:p>
    <w:p w:rsidR="00B949EF" w:rsidP="00B949EF" w:rsidRDefault="00B949EF">
      <w:pPr>
        <w:spacing w:before="300" w:after="0"/>
        <w:ind w:firstLine="709"/>
        <w:jc w:val="both"/>
        <w:rPr>
          <w:rFonts w:cs="Times New Roman"/>
        </w:rPr>
      </w:pPr>
      <w:r>
        <w:rPr>
          <w:rFonts w:cs="Times New Roman"/>
        </w:rPr>
        <w:t>Nadalje, utvrđuje se da su u jedinoj skupini vjerovnika za plan restrukturiranja glasovali vjerovnici čiji zbroj tražbina (</w:t>
      </w:r>
      <w:r w:rsidR="006306A9">
        <w:rPr>
          <w:rFonts w:cs="Times New Roman"/>
        </w:rPr>
        <w:t xml:space="preserve">1.892.246,31 </w:t>
      </w:r>
      <w:r>
        <w:rPr>
          <w:rFonts w:cs="Times New Roman"/>
        </w:rPr>
        <w:t>kn) dvostruko prelazi zbroj tražbina vjerovnika koji su glasovali protiv prihvaćanja plana (</w:t>
      </w:r>
      <w:r w:rsidR="006306A9">
        <w:rPr>
          <w:rFonts w:cs="Times New Roman"/>
        </w:rPr>
        <w:t xml:space="preserve">786.050,41 </w:t>
      </w:r>
      <w:r>
        <w:rPr>
          <w:rFonts w:cs="Times New Roman"/>
        </w:rPr>
        <w:t>kn).</w:t>
      </w:r>
    </w:p>
    <w:p w:rsidR="00B949EF" w:rsidP="00B949EF" w:rsidRDefault="00B949EF">
      <w:pPr>
        <w:spacing w:before="300" w:after="0"/>
        <w:ind w:firstLine="708"/>
        <w:jc w:val="both"/>
        <w:rPr>
          <w:rFonts w:cs="Times New Roman"/>
        </w:rPr>
      </w:pPr>
      <w:r>
        <w:rPr>
          <w:rFonts w:cs="Times New Roman"/>
        </w:rPr>
        <w:t>Slijedom navedenog, ovaj sud utvrđuje da se u smislu odredbe čl. 59. st. 2. SZ-a smatra da su vjerovnici prihvatili plan restrukturiranja.</w:t>
      </w:r>
    </w:p>
    <w:p w:rsidR="00B949EF" w:rsidP="007E2052" w:rsidRDefault="00B949EF">
      <w:pPr>
        <w:spacing w:before="400" w:after="0"/>
        <w:ind w:left="709" w:firstLine="709"/>
        <w:rPr>
          <w:rFonts w:cs="Times New Roman"/>
        </w:rPr>
      </w:pPr>
      <w:r>
        <w:rPr>
          <w:rFonts w:cs="Times New Roman"/>
        </w:rPr>
        <w:t xml:space="preserve">Sud donosi </w:t>
      </w:r>
    </w:p>
    <w:p w:rsidR="00B949EF" w:rsidP="00B949EF" w:rsidRDefault="00B949EF">
      <w:pPr>
        <w:spacing w:after="0"/>
        <w:jc w:val="center"/>
        <w:rPr>
          <w:rFonts w:cs="Times New Roman"/>
          <w:spacing w:val="100"/>
        </w:rPr>
      </w:pPr>
      <w:r>
        <w:rPr>
          <w:rFonts w:cs="Times New Roman"/>
          <w:spacing w:val="100"/>
        </w:rPr>
        <w:t xml:space="preserve">rješenje </w:t>
      </w:r>
    </w:p>
    <w:p w:rsidR="003C75F0" w:rsidP="003C75F0" w:rsidRDefault="003C75F0">
      <w:pPr>
        <w:spacing w:before="200"/>
        <w:ind w:firstLine="708"/>
        <w:jc w:val="both"/>
      </w:pPr>
      <w:r>
        <w:t xml:space="preserve">Utvrđuje se prihvaćanje plana restrukturiranja i potvrđuje predstečajni sporazum zaključen između dužnika </w:t>
      </w:r>
      <w:r w:rsidRPr="00997B15">
        <w:t>VIVIDUS d.o.o. Trogir, Put Salduna 3, OIB: 03549889524</w:t>
      </w:r>
      <w:r>
        <w:rPr>
          <w:lang w:val="en-US"/>
        </w:rPr>
        <w:t xml:space="preserve"> </w:t>
      </w:r>
      <w:r>
        <w:t>i njegovih vjerovnika, a koji glasi:</w:t>
      </w:r>
    </w:p>
    <w:p w:rsidR="003C75F0" w:rsidP="003C75F0" w:rsidRDefault="003C75F0">
      <w:pPr>
        <w:spacing w:before="300" w:after="300"/>
        <w:jc w:val="center"/>
        <w:rPr>
          <w:spacing w:val="24"/>
        </w:rPr>
      </w:pPr>
      <w:r>
        <w:rPr>
          <w:spacing w:val="24"/>
        </w:rPr>
        <w:t>PREDSTEČAJNI   SPORAZUM</w:t>
      </w:r>
    </w:p>
    <w:p w:rsidR="003C75F0" w:rsidP="003C75F0" w:rsidRDefault="003C75F0">
      <w:pPr>
        <w:widowControl w:val="false"/>
        <w:autoSpaceDE w:val="false"/>
        <w:autoSpaceDN w:val="false"/>
        <w:adjustRightInd w:val="false"/>
        <w:spacing w:before="100"/>
        <w:ind w:firstLine="708"/>
        <w:jc w:val="both"/>
        <w:rPr>
          <w:rFonts w:eastAsia="Arial Unicode MS"/>
        </w:rPr>
      </w:pPr>
      <w:r>
        <w:rPr>
          <w:rFonts w:eastAsia="Arial Unicode MS"/>
        </w:rPr>
        <w:t>Ukupan dug prema vjerovnicima s utvrđenim tražbinama, sukladno rješenju Trgovačkog suda u Splitu poslovni broj 1.St-264/2019 od 17. listopada 2019., ispravljen i dopunjen u rješenju od 31.listopada 2019. i 6.studenog 2019.</w:t>
      </w:r>
      <w:r w:rsidR="006E7989">
        <w:rPr>
          <w:rFonts w:eastAsia="Arial Unicode MS"/>
        </w:rPr>
        <w:t>, te na ročištu za glasovanje o prihvaćanju plana restrukturiranja od 11. rujna 2020. iznosi 2.678.296,72</w:t>
      </w:r>
      <w:r>
        <w:t xml:space="preserve"> </w:t>
      </w:r>
      <w:r>
        <w:rPr>
          <w:rFonts w:eastAsia="Arial Unicode MS"/>
        </w:rPr>
        <w:t xml:space="preserve">kn. </w:t>
      </w:r>
    </w:p>
    <w:p w:rsidRPr="00ED00D6" w:rsidR="003C75F0" w:rsidP="00ED00D6" w:rsidRDefault="003C75F0">
      <w:pPr>
        <w:widowControl w:val="false"/>
        <w:autoSpaceDE w:val="false"/>
        <w:autoSpaceDN w:val="false"/>
        <w:adjustRightInd w:val="false"/>
        <w:spacing w:before="100"/>
        <w:ind w:firstLine="708"/>
        <w:jc w:val="both"/>
        <w:rPr>
          <w:rFonts w:eastAsia="Arial Unicode MS"/>
        </w:rPr>
      </w:pPr>
      <w:r>
        <w:rPr>
          <w:rFonts w:eastAsia="Arial Unicode MS"/>
        </w:rPr>
        <w:t xml:space="preserve"> a) Sukladno ovom predstečajnom sporazumu  od tako utvrđenih tražbina, iste će se isplatiti vjerovnicima nakon otpisa od 80% utvrđenih tražbina, te nakon jedne godine počeka, u 120 jednakih mjesečnih anuiteta uz kamatnu stopu od 4,5% u a sve od dana pravomoćnosti rješenja o potvrdi predstečajnog sporazuma pred Trgovačkim sud</w:t>
      </w:r>
      <w:r w:rsidR="00ED00D6">
        <w:rPr>
          <w:rFonts w:eastAsia="Arial Unicode MS"/>
        </w:rPr>
        <w:t>om u Splitu, i to kako slijedi:</w:t>
      </w:r>
    </w:p>
    <w:p w:rsidR="00ED00D6" w:rsidP="00ED00D6" w:rsidRDefault="00ED00D6">
      <w:pPr>
        <w:spacing w:after="0"/>
        <w:ind w:firstLine="360"/>
        <w:contextualSpacing/>
        <w:jc w:val="both"/>
      </w:pPr>
      <w:r>
        <w:t>1</w:t>
      </w:r>
      <w:r w:rsidR="00116935">
        <w:t xml:space="preserve">. </w:t>
      </w:r>
      <w:r w:rsidR="003C75F0">
        <w:t>A Hrvatska d.o.o., Zagreb, Vrtni put 1, OIB: 2952421</w:t>
      </w:r>
      <w:r>
        <w:t>0204, u iznosu od 1.600,08 kuna.</w:t>
      </w:r>
    </w:p>
    <w:p w:rsidR="003C75F0" w:rsidP="00116935" w:rsidRDefault="00ED00D6">
      <w:pPr>
        <w:spacing w:after="0"/>
        <w:ind w:firstLine="360"/>
        <w:contextualSpacing/>
        <w:jc w:val="both"/>
      </w:pPr>
      <w:r>
        <w:t>2</w:t>
      </w:r>
      <w:r w:rsidR="00116935">
        <w:t>.</w:t>
      </w:r>
      <w:r w:rsidR="003C75F0">
        <w:t>Adriatic industrial  commerce d.o.o. Trogir, Put Dragulina 15, OIB: 11683174116, u iznosu od 5.623,76 kuna.</w:t>
      </w:r>
    </w:p>
    <w:p w:rsidR="003C75F0" w:rsidP="00EE0F0C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Adriatic osiguranje d.d. Zagreb, Listopadska 2, OIB: 94472454976, u iznosu od 4.289,73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Aktivni odmor d.o.o. Split, Klovićeva 16B, OIB: 69885716463, u iznosu od 80,00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Ante &amp; Boris j.d.o.o., Makarska, Antuna Gustava Matoša 1, OIB: 13710415864, u iznosu od 50,00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Apodos d.o.o., Split, Drvenička 25, OIB: 90768078011, u iznosu od 439,50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Atesti i zaštita  d.o.o., Split, Borisa Papandopula 15, OIB: 12338109450, u iznosu od 1.370,00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Auto centar Šibenik d.o.o. Šibenik, Put Bioca 15b, OIB: 54775089237, u iznosu od 387,89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lastRenderedPageBreak/>
        <w:t>Auto Hrvatska prodajno servisni centri d.o.o., Hrvatski Leskovac, Zastavnica 25c, OIB: 87682591133, u iznosu od 1.173,86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Autobus  d.o.o., Zagreb, I. Resnik 178, OIB: 77383886713, u iznosu od 12.838,59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Avere d.o.o., Podstrana, poljičkih knezova 55, OIB: 44751198013, u iznosu od 20,00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Željko Barač, vl. obrta BRAT REISEN, Sinj, Čurlini 13, OIB: 73130935062 u iznosu od 3.609,00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Boris Bošnjak j.d.o.o., Split, A.G.Matoša 1, OIB: 05517659835, u iznosu od 920,00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Slavko Božić-Radoja, vl. obrta SLAVE-TOURS, Kaštel Novi, Put Dumarščine 12, OIB: 58622243606, u iznosu od 360,00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Broting d.o.o., Čitluk, Kralja Tomislava bb,  u iznosu od 20,00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Charger d.o.o. Trogir, Mornarska 24, OIB: 76452755442, u iznosu od 24,00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Stipo Crnoja, vl. obrta MEDITERANO, Trogir, Betanija 9B, OIB: 97495786752, u iznosu od 40,00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Odvjetnik Ante Ćurković, Split, Vukovarska 199, OIB: 86052813182, u iznosu od 3.125,00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Čistoća  d.o.o, Split, Put Mostina 49, OIB: 38812451417, u iznosu od 132,86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Čović prijevoz d.o.o., Trilj, Bana Jelačića 39, OIB: 55013278558, u iznosu od 579,60 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DARIO PROMET j.d.o.o. za prijevoz i turistička agencija, Kneza Domagoja 29, 21218 Seget Donji, OIB: 99732601052, u iznosu od 760,00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DAY TRIPS društvo s ograničenom odgovornošću, za turizam i prijevoz, turistička agencija, Dosud 4, 21000 Split, OIB: 48354477791, u iznosu od 1.667,20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DETAILING RUPČIĆ društvo s ograničenom odgovornošću,  za trgovinu i usluge, Celestina Medovića 22, 21311 Kamen, OIB: 08268417201, u iznosu od 40,00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DURAN COMMERCE, d.o.o. za export-import i usluge, Ulica Domovinske zahvalnosti 29, 21224 Arbanija, OIB: 63080015923, u iznosu od 850,00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EOS MATRIX d.o.o. za poslovne usluge, Horvatova 82, 10000 Zagreb, OIB: 76674680107, u iznosu od 16.467,59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EURO DAUS dioničko društvo za trgovinu i servis vozila, Put Mostina 1, 21000 Split, OIB: 19212513210, u iznosu od 1.930,52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EXCELSUS d.o.o. za usluge putničke agencije i turizam, Sv. Lovre 6, 21311 Stobreč, OIB: 31284707758, u iznosu od 1.732,00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Financijska agencija, OIB: 85821130368, Ulica grada Vukovara 70, 10000 Zagreb, u iznosu od 262,05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Florida Department of State, R.A.Gray Building, 500 S Bronough St, FL 32399 Tallahassee, OIB: , u iznosu od 108,48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Fortuna Trade Tours, Rade Bitange 24, 88000 Mostar, OIB:, u iznosu od 780,00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VILLA DOL ,obrt za iznajmljivanje vl. IVANA FRANCESCHI ,Dol ,Dol 3., OIB: 46660800468, u iznosu od 747,50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FRIGOTERM-TROGIR, društvo s ograničenom odgovornošću za trgovinu, turizam, tehničke i druge usluge, Cesta Plano 12, 21220 Plano, OIB: 08288715117 u iznosu od 274,72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GORICA &amp; CO., društvo s ograničenom odgovornošću za trgovinu i uslužnu djelatnost, Ulica Antuna Branka Šimića 33, 21000 Split, OIB: 80838452864, u iznosu od 2.810,70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GRAD DUBROVNIK, Pred Dvorom 1, 20000 Dubrovnik, OIB: 21712494719, u iznosu od 8.000,52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lastRenderedPageBreak/>
        <w:t>GRAD SPLIT, Obala kneza Branimira 17, 21000 Split. OIB: 78755598868, u iznosu od 1.512,90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GRAY LINE d.o.o. za trgovinu i turistička agencija, Put Salduna I 5, 21220 Trogir, OIB: 85024817541, u iznosu od 16.511,32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GUČOR d.o.o. za usluge, Ribarski put 5, 21420 Bol, OIB: 16716417886, u iznosu od 4.320,00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GULLIVER TRAVEL d.o.o. za turizam, ugostiteljstvo i trgovinu, Obala Stjepana Radića 25, 20000 Dubrovnik, OIB: 25636115130, u iznosu od 248,70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HENOK d.o.o. za turizam, ugostiteljstvo i usluge putničke agencije, Bana Jelačića 78, 21220 Slatine, OIB: 80061432266, u iznosu od 1.986,00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RAM, zajednički obrt za trgovinu, računalne djelatnosti i usluge vl. Joško Herceg i Dario Rozga, Trogir, Put kapelice 1A, Put Kapelice 67, 21220 Trogir, OIB: 11510773294, u iznosu od 946,60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Holdina d.o.o., Fetaha Bečirbegovića 1a, 71000 Sarajevo, OIB: , u iznosu od 9,09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 w:rsidRPr="00D40C3B">
        <w:t>HOTEL TROGIR</w:t>
      </w:r>
      <w:r>
        <w:t xml:space="preserve"> d.o.o. za turizam, ugostiteljstvo i usluge, Put Salduna 3, 21220 Trogir, OIB: 62884797175, u iznosu od 168.161,97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Hrvatska radiotelevizija, Prisavlje 3, 10000 Zagreb, OIB: 68419124305, u iznosu od 310,10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HRVATSKA OSIGURAVAJUĆA KUĆA - dioničko društvo za osiguranje, Capraška ulica 6, 10000 Zagreb, OIB: 00432869176, u iznosu od 711,13 kuna.</w:t>
      </w:r>
    </w:p>
    <w:p w:rsidR="003C75F0" w:rsidP="00116935" w:rsidRDefault="00EE0F0C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R</w:t>
      </w:r>
      <w:r w:rsidR="003C75F0">
        <w:t>OKO,obrt za trgovinu, turizam, usluge i turistička agencija, vl. Mario Hrvoj, Split, Trumbićeva obala 2, Šetalište Ivana Meštrovića 7, 21000 Split, OIB: 99170460696, u iznosu od 49,00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IN TIME d.o.o. za prijevozničke usluge, Velika cesta 78, 10000 Zagreb, OIB: 18458216879, u iznosu od 423,90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INSULANUS društvo s ograničenom odgovornošću putnička agencija i prijevoz, Lozovac 2 B, 22222 Lozovac, OIB: 49518988254, u iznosu od 877,00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INTERKORP, društvo s ograničenom odgovornošću za trgovinu, posredovanje i usluge u stečaju, Trnsko 34B, 10000 Zagreb, OIB: 77755090661, u iznosu od 228,00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EGON, obrt za ugostiteljstvo, vl. Ana-Marija Ivanda, Kaštel Kambelovac, F. Tuđmana 628A, Put Smokovika 12, 21214 Kaštel Kambelovac, OIB: 20121497060, u iznosu od 40,00 kuna.</w:t>
      </w:r>
    </w:p>
    <w:p w:rsidR="003C75F0" w:rsidP="004E28DA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J.P."Parkovi"d.o.o. Ljubuški P.J."Kravica", Nikole Šopa 8, 88320 Ljubuški, u iznosu od 272,00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Javna ustanova Nacionalni park Plitvička jezera, Plitvička Jezera-Znanstveno-stručni centar dr. Ivo Pevalek, Josipa Jovića 19, 53230 Plitvička Jezera, OIB: 91109303119, u iznosu od 1.045,80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BALUN, obrt za proizvodnju, usluge, trgovinu, prijevoz i ugostiteljstvo, vl. Siniša Jureškin, Kaštel Gomilica, Fra Ante Pavlova 2, Ulica Hrvatskih knezova 14, 21213 Kaštel Gomilica, OIB: 37804298249, u iznosu od 40,00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Autoprijevoznik Ivan Knežević, Boraja 76, 22206 Boraja, OIB: 57256996610, u iznosu od 1.000,00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JOPA, obrt za trgovinu vl. Milan Kojundžić, Trogir, Put Muline 43, Put Muline 43, 21220 TROGIR, OIB: 76043730158, u iznosu od 4.100,00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KOMPAS ZAGREB d.d. turistička agencija u stečaju, Andrije Hebranga 34, 10000 Zagreb, OIB: 92104669091, u iznosu od 305,80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KOMUNALNI SERVIS d. o. o. za komunalnu djelatnost, Trg Na Lokvi 3a, 52210 Rovinj, OIB: 22751868617, u iznosu od 16,00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lastRenderedPageBreak/>
        <w:t>KOVČO društvo s ograničenom odgovornošću, za prijevoz i usluge, turistička agencija, Kuzmanića 6, 21000 Split, OIB: 35836166996, u iznosu od 162,50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Land Salzburg, Postfach 527, 5010 Salzburg, u iznosu od 60,00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LOZA VRDOLJAK d.o.o. za trgovinu i ugostiteljstvo, Kukuljevićeva 6, 21000 Split, OIB: 67454088718, u iznosu od 3.807,00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LUKA &amp; MARKO za turizam, putnička agencija, društvo s ograničenom odgovornošću, Obala kneza Domagoja 1, 21000 Split, OIB: 93885968536, u iznosu od 66,00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LUNA VECTURA, društvo s ograničenom odgovornošću za trgovinu, turizam i iznajmljivanje motornih vozila, Put Balana 1, 21220 Trogir, OIB: 54945234633, u iznosu od 40,00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Mališić d.o.o., Biletić polje bb, 88260 Čitluk, u iznosu od 1,54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Matuško Autoservis, Dubrovačka 5, 88390 Neum, u iznosu od 40,00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MALIK društvo s ograničenom odgovornošću za turizam, Put Vrila 1, 21310 Omiš, OIB: 27969502148, u iznosu od 1.140,00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MANEK MEDIA jednostavno društvo s ograničenom odgovornošću za usluge, Ulica Vile Velebita 9A, 10000 Zagreb, OIB: 93204867716,  u iznosu od 1.016,73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AUTO MARETIĆ, obrt za prijevoz putnika, vl. Jakov Maretić, Dicmo Kraj, Kraj 64 A, Kraj 64A, 21232 Kraj, OIB: 68995025424, u iznosu od 715,30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FILIP MARIANI, PUT ORIŠCA 26, 21000 SPLIT, OIB: 70276828301, u iznosu od 13.880,00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KALETA, obrt za ugostiteljstvo i usluge, vl.Goran Matijaš, Trogir, Mornarska 24 A, Mornarska 24, 21220 Trogir, OIB: 41911833512, u iznosu od 3.750,00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Obrt za trgovinu i izradu ŠKOLJKICA vl. Maja Matijaš, Trogir, Matije Gupca 3, Don Vjekoslava Bilote 26, 21220 Seget Donji, OIB: 74343518261, u iznosu od 20,00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PLAUTILLA, obrt za usluge turističkog vodiča, vl. Ines Milić, Solin, Braće Radića 52, BRAĆE RADIĆA 52, 21210 SOLIN, OIB: 95387194766, u iznosu od 120,00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"MARIO"obrt za trgovinu, grafičke usluge i izradu vl. Mario Miše, Trogir, Andrije Hebranga 27, ANDRIJE HEBRANGA 27, 21220 TROGIR, OIB: 09240086775, u iznosu od 860,00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Trgovačko-automehaničarski obrt AUTO MIŠE vl. Petar Miše, Trogir, Put Demunta 6, Put Ribole 2, 21220 Trogir, OIB: 17343794034, u iznosu od 146,00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Odvjetnik Pavao Mrkonjić, Ante Topića Mimare 24, Zagreb, Ljudevita Gaja 64, 10430 Samobor, OIB: 50443048410, u iznosu od 1.000,00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LABORA, obrt za usluge i turistička agencija, vl. Roko Munitić, Split, Harambašićeva 1, Domovinskog  rata 44, 21000 Split, OIB: 13994929451, u iznosu od 1.820,00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Obrt za turizam TRAU vl. Marija Munjiza, Trogir, Kralja Tomislava 16, TRG Sv. Jakova 3, 21220 Trogir, OIB: 79332044462, u iznosu od 1.695,60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NACIONALNI PARK KRKA, javna ustanova, Trg Ivana Pavla II 5, 22000 Šibenik, OIB: 67969498372, u iznosu od 12.506,39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NIKE TRANSPORT za  prijevoz  i usluge,društvo s ograničenom odgovornošću, Blatine 4, 21000 Split, OIB: 18647691733, u iznosu od 195,00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NIKIĆ, obrt za ugostiteljstvo i usluge, vl. Ivan Nikić, Trogir, Dr. Franje Tuđmana 34 a, Ulica  dr. Franje Tuđmana 58, 21220 Trogir, OIB: 44344619270, u iznosu od 50,00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NINI TOURS društvo s ograničenom odgovornošću, za prijevoz i turizam, turistička agencija, Vrlička 27, 21000 Split, OIB: 16246966048, u iznosu od 60,00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OBNOVA poljoprivredna zadruga, Dr. F. Tuđmana 2, 21220 Trogir, OIB: 41025656770, u iznosu od 6.862,21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Oil Ac d.o.o., Otriješ bb, 88000 Mostar, u iznosu od 13,19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lastRenderedPageBreak/>
        <w:t>PAIĆ TOURS DICMO - PUTNIČKA AGENCIJA d.o.o. za prijevoz robe i putnika, Osoje 35, 21232 Osoje, OIB: 15758611281, u iznosu od 1.126,03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GOLDEN GUIDE, obrt za usluge turističkog vodiča, vl. Petar Parađina, Solin, Gašpini 23, Gašpini 23, 21210 Solin, OIB: 38862783422,  u iznosu od 1.780,00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ANITA PAVKOVIĆ, Put Salduna I 3, 21220 Trogir, OIB: 45321684381, prijavio je tražbinu u iznosu od 0,00 kuna, a u prijedlogu za otvaranje predstečajnog u iznosu od 10.000,00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Obrt za vulkanizersku djelatnost ,izradu i trgovinu PAVKOVIĆ vl. Joško Pavković, Seget Vranjica, Put Kralja Tomislava 86, Put kralja Tomislava 154, 21220 Seget Vranjica, OIB: 23960983442, prijavio je tražbinu u iznosu od 0,00 kuna, a u prijedlogu za otvaranje u iznosu od 911,40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MAX NAUTICA, obrt za usluge, vl. Matko Pavković, Trogir, Kneza Trpimira 127, Kneza Trpimira 127, 21220 Trogir, OIB: 43665486035,  u iznosu od 3.000,00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MIRO PAVKOVIĆ, Put Salduna I 5, 21220 Trogir, OIB: 68496804668, u iznosu od 55.668,23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PAŠKO, obrt za prijevoz, usluge i turistička agencija, vl. Damir Pažanin, Vinišće, Viniški mul 6, Domovinskog rata 104C, 21000 Split, OIB: 04229270498, u iznosu od 507,00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VIKTORIA, obrt za usluge, vl. Viktoria Perišić Caktaš, Dugopolje, Ulica domovinskog rata 117, Domovinskog rata 117, 21204 Dugopolje, OIB: 50895268876, u iznosu od 2.260,00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PJACA HOSTELI d.o.o. za ugostiteljstvo i turizam, putnička agencija, Narodni trg 8, 21000 Split, OIB: 22711913066, u iznosu od 1.380,00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Pointers Travel društvo s ograničenom odgovornošću za usluge u turizmu, turistička agencija, Dubrovačka 99, 31000 Osijek, OIB: 20452744818, u iznosu od 1.278,00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Di&amp;De, turistički obrta, vl. Dijana Popović, Mlini, Šetalište Marka Marojice 8, Šetalište Marka Marojice 8, 20207 Mlini, OIB: 37337115676, u iznosu od 1.630,00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 w:rsidRPr="00D30181">
        <w:t>PORSCHE</w:t>
      </w:r>
      <w:r>
        <w:t xml:space="preserve"> INTER AUTO d.o.o. za trgovinu i popravak motornih vozila, Velimira Škorpika 21-23, 10000 Zagreb, OIB: 67492500921, u iznosu od 2.257,23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POTISSIMUS društvo s ograničenom odgovornošću za turizam i ugostiteljstvo, turistička agencija, Kmanski prilaz I 3, 21000 Split, OIB: 15502332620, u iznosu od 2.013,00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ČIKOLA TURS, OBRT ZA PRIJEVOZ PUTNIKA, VL. JOSIP PRNJAK, KLJAKE,CESTA ISPOD BORA 3, Cesta ispod bora 3, 22322 Kljake, OIB: 09156773534, u iznosu od 514,00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PROMET, društvo s ograničenom odgovornosti za obavljanje komunalne djelatnosti prijevoza putnika u javnom prometu, Hercegovačka Ulica 20, 21000 Split, OIB: 13421314997, u iznosu od 19,60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PROMETNICA d.o.o.  putnička agencija, Put Jakova Rotonda 12, 21220 Seget Donji, OIB: 16206371032, u iznosu od 289,00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PROTECTOR-RAKELA, komanditno društvo za zaštitarsku djelatnost, Smiljanićeva 2, 21000 Split, OIB: 56847562239, u iznosu od 900,00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VAGABUNDO ST, obrt za turističke usluge, vl. Petar Pulić, Split, Jobova 4, Ignjata Joba 4, 21000 SPLIT, OIB: 13489892347, u iznosu od 1.000,05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MERIDIEM, turistički obrt, vl. Dejanira Radić, Šetalište Marka Marojice 8, Mlini, Šetalište Marka Marojice 8, 20207 Mlini, OIB: 15531959946, u iznosu od 280,00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lastRenderedPageBreak/>
        <w:t>KOLUR, obrt za taksi službu, prijevoz putnika i iznajmljivanje vl. Božana Radočaj, Zagreb, Ulica Vilima Korajca 23, Put oca Ante Gabrića 2, 21220 Seget Donji, OIB: 84504751778, u iznosu od 60,00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REDONO, d.o.o. za turizam i ugostiteljstvo, turističke agencije, Nepotova 4, 21000 Split, OIB: 84094881554, u iznosu od 3.924,60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ROCOSO d.o.o. za građenje i usluge, Špira Puovića 1C, 21220 Trogir, OIB: 64756633051, u iznosu od 180,00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Građevinsko-uslužno-trgovački obrt ART-PROJEKT, vl. Ivan Rokov, Kaštel Gomilica, F. Tuđmana 26, Ulica dr. Franje Tuđmana 52A, 21220 Trogir, OIB: 64948249303, u iznosu od 28.11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Obrt za ugostiteljstvo, turizam, usluge i trgovinu LABADUŠA vl. Mirjana Rokov, Okrug Gornji, Uvala Duboka bb, Špira Puovića I 1C, 21220 Trogir, OIB: 31526271587, u iznosu od 60,02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ROŽIĆ, društvo s ograničenom odgovornošću za turizam i turistička agencija, Rikarda Katalinića Jeretova 5, 21000 Split, OIB: 30081436316, u iznosu od 948,00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RUSTICANA d.o.o. za turizam i usluge, putnička agencija, Palmina 54, 21000 Split, OIB: 03933579388, u iznosu od 390,00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SEPTEM SINGULI, d.o.o. za djelatnost turističke agencije, Svete Klare 4, 21000 Split, OIB: 35537498101, u iznosu od 60,00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Shore Excursions Group, LLC, 8050 SW 10th Street, Suite 1800, FL 33324 Plantation, u iznosu od 668,90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SHORTCUT j.d.o.o. turistička agencija u stečaju, Velebitska 147, 21000 Split, OIB: 23457700559, u iznosu od 3.120,00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BARUS, obrt za usluge, vl. Marijana Sinovčić, Split, Supilova 24, Antuna Mihanovića 29, 21000 Split, OIB: 46239019470, u iznosu od 156,00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SOL ITUM d.o.o. za turizam i putnička agencija, Lovački put 1A, 21000 Split, OIB: 58816503206, u iznosu od 1.368,80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KUČIČE TRANS, prijevoz putnika i taxi služba, vlasnik Jozo Sovulj, Kučiće, Put Klanca 97, Put Klanca 97, 21208 Kučiće, OIB: 48414115220, u iznosu od 461,25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SPLIT PARKING d.o.o. za komunalne usluge, Ruđera Boškovića 28, 21000 Split, OIB: 90551978160, u iznosu od 9,60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STIL UGOSTITELJSTVO d.o.o. za trgovinu i ugostiteljstvo, Gulini 75, 22222 Lozovac, OIB: 10844807494, u iznosu od 616,80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SUHI VEZ d.o.o. za ribarstvo, proizvodnja, trgovina, turizam, ugostiteljstvo i usluge, Cesta dr. Franje Tuđmana 71, 21212 Kaštel Sućurac, OIB: 90088954854, u iznosu od 125,00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 xml:space="preserve">ANDREA ŠUTALO, Doverska 6, 21000 Split, OIB: 17248340238, u iznosu od </w:t>
      </w:r>
      <w:r w:rsidRPr="003407BE">
        <w:t>1.400,00</w:t>
      </w:r>
      <w:r>
        <w:t xml:space="preserve">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ŠVABI d.o.o. za klimatizaciju i elektroinstalacije, Bilin Dolac 20, 21220 Trogir, OIB: 88578009664, u iznosu od 30,00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TAHO-ST d.o.o. za trgovinu i usluge, Matoševa 16, 21210 Solin, OIB: 96320385428, u iznosu od 203,75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TASLAK TRADE, društvo s ograničenom odgovornošću za građevinarstvo i usluge, Dobrilina 3, 21000 Split, OIB: 80404670494, u iznosu od 40,00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FOLLOW ME, sezonski obrt za usluge turističkog vodiča, vl. Darijo Tavrić, Kreševo, Tavrići 2, Tavrići 2, 21250 Kreševo, OIB: 77577510134, u iznosu od 1.300,00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TERRA BALKA društvo s ograničenom odgovornošću za usluge, turistička agencija, Rimski jarak 24a, 10000 Zagreb, OIB: 38894743670, u iznosu od 962,00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lastRenderedPageBreak/>
        <w:t>TIJARDOVIĆ j.d.o.o.  za usluge, Put oca Ante Gabrića 2 (Put Duždevca 6), 21220 Seget Donji, OIB: 33320435694, u iznosu od 80,00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TROGIR HOLDING d.o.o. za komunalne djelatnosti, parking i usluge, Put Mulina 2, 21220 Trogir, OIB: 09746817380, u iznosu od 409,08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BLANKA, sezonski obrt za turističke usluge, vl. Blanka Turkalj Dupanović, Jelov Klanac, Jelov Klanac 211 A, Trg kralja Petra Svačića 3, 47000 Karlovac, OIB: 55135370689, u iznosu od 3.600,00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UBERRIME j.d.o.o. za trgovinu  i usluge, Antuna Branka Šimića 33, 21000 Split, OIB: 87551041616, u iznosu od 8.672,80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UDRUGA MODUS, Sukoišanska 14, 21000 Split, OIB: 05104261604, u iznosu od 8.556,40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UDRUGA ZA PROMICANJE MEDICINSKOG TURIZMA, ZDRAVOG NAČINA ŽIVOTA I LJEPOTE ,, B&amp;G,,, Antuna Branka Šimića 33, 21000 Split, OIB: 09659304694, u iznosu od 48,234,60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V.B. AUTO d.o.o. za trgovinu i usluge, Kralja Držislava 6, 21000 Split, OIB: 93985284295, u iznosu od 229,94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VESLO d.o.o. za trgovinu, turizam i usluge, Cesta dr. Franje Tuđmana 71, 21212 Kaštel Sućurac, OIB: 24102190716, u iznosu od 60,00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VIMA, društvo s ograničenom odgovornošću, za izvoz-uvoz, proizvodnju, marketing, turizam, ugostiteljstvo, informatiku, trgovinu na veliko i malo, transport, šport i rekreaciju, Benkovačka Ulica 3, 21000 Split, OIB: 38556643495, u iznosu od 4.499,14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VODOVOD I KANALIZACIJA, društvo s ograničenom odgovornošću za vodoopskrbu, odvodnju i pročišćavanje otpadnih voda, Hercegovačka 8, 21000 Split, OIB: 56826138353, u iznosu od 519,72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Obrt za prijevoz i turizam, DUĆE TOURS, vl. Boško Vojnović, Duće, Poljička cesta 19, Poljička cesta-Golubinka 19, 21310 Duće, OIB: 20258386083, u iznosu od 550,00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RESTORAN HOTEL MONIKA, obrt za ugostiteljstvo, vl. Jasminka Vranješ, Trogir, Budislavićeva 12, Budislavićeva 12, 21220 Trogir, OIB: 28454716396, u iznosu od 1.574,94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MTZ, obrt za proizvodnju leda vl. Marko Vukman, Seget Donji, Hrvatskih žrtava 66, Hrvatskih žrtava 66, 21220 Seget Donji, OIB: 80119547772, u iznosu od 30,00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XL TWO TRAVEL d.o.o. za usluge, Obala kneza Domagoja 1, 21000 Split, OIB: 83877793390, u iznosu od 40,00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ZAGREBAČKA BANKA</w:t>
      </w:r>
      <w:r w:rsidR="00476BA5">
        <w:t>,</w:t>
      </w:r>
      <w:r>
        <w:t xml:space="preserve"> </w:t>
      </w:r>
      <w:r w:rsidR="00476BA5">
        <w:t>dioničko društvo</w:t>
      </w:r>
      <w:r>
        <w:t>, Trg bana Josipa Jelačića 10, 10000 Zagreb, OIB: 92963223473, u iznosu od 10.852,40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ZEN GRAFITI, d.o.o. za trgovinu i proizvodnju, Put Sv. Mande 20, 21000 Split, OIB: 30577319665, u iznosu od 18.485,64 kuna.</w:t>
      </w:r>
    </w:p>
    <w:p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</w:pPr>
      <w:r>
        <w:t>J.B.Petar Žanko, Matije Gupca 1/I, Trogir, Obrovac Sinjski 116, 21238 Obrovac Sinjski, OIB: 28652704371, u iznosu od 6,05 kuna.</w:t>
      </w:r>
    </w:p>
    <w:p w:rsidRPr="00204583" w:rsidR="003C75F0" w:rsidP="00116935" w:rsidRDefault="003C75F0">
      <w:pPr>
        <w:pStyle w:val="Odlomakpopisa"/>
        <w:numPr>
          <w:ilvl w:val="0"/>
          <w:numId w:val="5"/>
        </w:numPr>
        <w:spacing w:after="0"/>
        <w:contextualSpacing/>
        <w:jc w:val="both"/>
        <w:rPr>
          <w:rFonts w:eastAsia="Arial Unicode MS"/>
        </w:rPr>
      </w:pPr>
      <w:r>
        <w:t>PANDA J&amp;N, obrt za taksi prijevoz, vl. Ivana Žulj, Valpovo, Hrvatskih branitelja 4, Hrvatskih branitelja 4, 31550 Valpovo, OIB: 52125927742, u iznosu od 20,00 kuna.</w:t>
      </w:r>
    </w:p>
    <w:p w:rsidR="003C75F0" w:rsidP="003C75F0" w:rsidRDefault="003C75F0">
      <w:pPr>
        <w:pStyle w:val="Odlomakpopisa"/>
        <w:ind w:left="720"/>
        <w:contextualSpacing/>
        <w:jc w:val="both"/>
      </w:pPr>
    </w:p>
    <w:p w:rsidR="00B949EF" w:rsidP="00355E0D" w:rsidRDefault="003C75F0">
      <w:pPr>
        <w:pStyle w:val="Odlomakpopisa"/>
        <w:ind w:left="720"/>
        <w:contextualSpacing/>
        <w:jc w:val="both"/>
      </w:pPr>
      <w:r>
        <w:t>b)</w:t>
      </w:r>
      <w:r>
        <w:tab/>
        <w:t xml:space="preserve">Utvrđena tražbina </w:t>
      </w:r>
      <w:r w:rsidR="006E7989">
        <w:t xml:space="preserve">razlučnog vjerovnika </w:t>
      </w:r>
      <w:r>
        <w:t>HRVATSKA BANKA ZA OBNOVU I RAZVITAK, Strosmayerov trg 9, 10000 Zagreb, OIB: 26702280390, u iznosu od 9.666.908,25 kn, podmirivati će se sukladno ugovorima sklopljenim između stranaka.</w:t>
      </w:r>
    </w:p>
    <w:p w:rsidR="00476BA5" w:rsidP="00355E0D" w:rsidRDefault="00476BA5">
      <w:pPr>
        <w:pStyle w:val="Odlomakpopisa"/>
        <w:ind w:left="720"/>
        <w:contextualSpacing/>
        <w:jc w:val="both"/>
      </w:pPr>
    </w:p>
    <w:p w:rsidRPr="00355E0D" w:rsidR="00476BA5" w:rsidP="00355E0D" w:rsidRDefault="00232EBB">
      <w:pPr>
        <w:pStyle w:val="Odlomakpopisa"/>
        <w:ind w:left="720"/>
        <w:contextualSpacing/>
        <w:jc w:val="both"/>
        <w:rPr>
          <w:rFonts w:eastAsia="Arial Unicode MS"/>
        </w:rPr>
      </w:pPr>
      <w:r>
        <w:t>c)</w:t>
      </w:r>
      <w:r>
        <w:tab/>
        <w:t xml:space="preserve">Utvrđena tražbina </w:t>
      </w:r>
      <w:r w:rsidR="006E7989">
        <w:t>razlučnog vjerovnika</w:t>
      </w:r>
      <w:r>
        <w:t xml:space="preserve"> PARTNER BANKA d.d. Zagreb, Vončinina 2, 10000 Zagreb, OIB: 71221608291, u iznosu od 2.871.735,77 kuna, </w:t>
      </w:r>
      <w:r>
        <w:lastRenderedPageBreak/>
        <w:t>100.741,14 kuna, 100.118,04 u iznosu od 2.871.735,77 kuna, 100.741,14 kuna, 100.118,04 kuna, 51.802,33 EUR, 100.598,63 kuna, 201.291,77 kuna, odnosno ukupno iznos od 2.691.169,92 kn, podmirivati će se sukladno ugovorima sklopljenim između stranaka.</w:t>
      </w:r>
    </w:p>
    <w:p w:rsidR="00B949EF" w:rsidP="00B949EF" w:rsidRDefault="00B949EF">
      <w:pPr>
        <w:spacing w:before="240" w:after="0"/>
        <w:ind w:left="707" w:firstLine="709"/>
        <w:jc w:val="both"/>
        <w:rPr>
          <w:rFonts w:cs="Times New Roman"/>
        </w:rPr>
      </w:pPr>
      <w:r>
        <w:rPr>
          <w:rFonts w:cs="Times New Roman"/>
        </w:rPr>
        <w:t>Pisani otpravak ovog rješenja objaviti će se na mrežnoj stranici e-Oglasna ploča sudova.</w:t>
      </w:r>
    </w:p>
    <w:p w:rsidR="00B949EF" w:rsidP="00B949EF" w:rsidRDefault="00B949EF">
      <w:pPr>
        <w:spacing w:before="240" w:after="0"/>
        <w:ind w:firstLine="708"/>
        <w:jc w:val="both"/>
        <w:rPr>
          <w:rFonts w:cs="Times New Roman"/>
          <w:b/>
        </w:rPr>
      </w:pPr>
      <w:r>
        <w:rPr>
          <w:rFonts w:cs="Times New Roman"/>
        </w:rPr>
        <w:t xml:space="preserve">Dovršeno u </w:t>
      </w:r>
      <w:r w:rsidR="00E71C2B">
        <w:rPr>
          <w:rFonts w:cs="Times New Roman"/>
        </w:rPr>
        <w:t>10</w:t>
      </w:r>
      <w:r>
        <w:rPr>
          <w:rFonts w:cs="Times New Roman"/>
        </w:rPr>
        <w:t>:30 sati.</w:t>
      </w:r>
    </w:p>
    <w:p w:rsidR="00B949EF" w:rsidP="00B949EF" w:rsidRDefault="00B949EF">
      <w:pPr>
        <w:spacing w:before="300" w:after="0"/>
        <w:ind w:left="5664" w:hanging="2232"/>
        <w:rPr>
          <w:rFonts w:eastAsia="Times New Roman" w:cs="Times New Roman"/>
        </w:rPr>
      </w:pPr>
      <w:r>
        <w:rPr>
          <w:rFonts w:eastAsia="Times New Roman" w:cs="Times New Roman"/>
        </w:rPr>
        <w:t xml:space="preserve">SUDAC             </w:t>
      </w:r>
      <w:r>
        <w:rPr>
          <w:rFonts w:eastAsia="Times New Roman" w:cs="Times New Roman"/>
        </w:rPr>
        <w:tab/>
        <w:t xml:space="preserve"> </w:t>
      </w:r>
      <w:r>
        <w:rPr>
          <w:rFonts w:eastAsia="Times New Roman" w:cs="Times New Roman"/>
        </w:rPr>
        <w:tab/>
        <w:t xml:space="preserve">     POVJERENIK </w:t>
      </w:r>
    </w:p>
    <w:p w:rsidR="00B949EF" w:rsidP="00B949EF" w:rsidRDefault="00B949EF">
      <w:pPr>
        <w:spacing w:after="0"/>
        <w:ind w:left="5664" w:hanging="2234"/>
        <w:jc w:val="right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PREDSTEČAJNE NAGODBE</w:t>
      </w:r>
    </w:p>
    <w:p w:rsidR="00B949EF" w:rsidP="00B949EF" w:rsidRDefault="00B949EF">
      <w:pPr>
        <w:spacing w:before="600" w:after="0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                                       ZAPISNIČARKA                               </w:t>
      </w:r>
      <w:r>
        <w:rPr>
          <w:rFonts w:eastAsia="Times New Roman" w:cs="Times New Roman"/>
        </w:rPr>
        <w:tab/>
        <w:t xml:space="preserve"> DUŽNIK</w:t>
      </w:r>
    </w:p>
    <w:p w:rsidR="003C75F0" w:rsidP="00B949EF" w:rsidRDefault="00B949EF">
      <w:pPr>
        <w:pStyle w:val="Default"/>
        <w:rPr>
          <w:rFonts w:eastAsia="Times New Roman"/>
        </w:rPr>
      </w:pPr>
      <w:r>
        <w:rPr>
          <w:rFonts w:eastAsia="Times New Roman"/>
        </w:rPr>
        <w:t xml:space="preserve">          VJEROVNICI</w:t>
      </w:r>
    </w:p>
    <w:p w:rsidR="003C75F0" w:rsidP="00B949EF" w:rsidRDefault="003C75F0">
      <w:pPr>
        <w:pStyle w:val="Default"/>
        <w:rPr>
          <w:rFonts w:eastAsia="Times New Roman"/>
        </w:rPr>
      </w:pPr>
    </w:p>
    <w:p w:rsidR="003C75F0" w:rsidP="00B949EF" w:rsidRDefault="003C75F0">
      <w:pPr>
        <w:pStyle w:val="Default"/>
        <w:rPr>
          <w:rFonts w:eastAsia="Times New Roman"/>
        </w:rPr>
      </w:pPr>
    </w:p>
    <w:p w:rsidR="00B949EF" w:rsidP="00B949EF" w:rsidRDefault="005A196C">
      <w:pPr>
        <w:pStyle w:val="Default"/>
      </w:pPr>
      <w:r>
        <w:rPr>
          <w:noProof/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kstni okvir 1" o:spid="_x0000_s1026" stroked="f" strokeweight=".5pt" filled="f">
            <v:textbox inset="0,0,0,0">
              <w:txbxContent>
                <w:p w:rsidR="00053B8D" w:rsidP="00B949EF" w:rsidRDefault="00053B8D">
                  <w:pPr>
                    <w:pStyle w:val="GrbRH"/>
                  </w:pPr>
                </w:p>
              </w:txbxContent>
            </v:textbox>
            <w10:wrap anchorx="page" anchory="page"/>
          </v:shape>
        </w:pict>
      </w:r>
    </w:p>
    <w:sectPr w:rsidR="00B94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636883"/>
    <w:multiLevelType w:val="hybridMultilevel"/>
    <w:tmpl w:val="B9F815BE"/>
    <w:lvl w:ilvl="0" w:tplc="041A000F">
      <w:start w:val="1"/>
      <w:numFmt w:val="decimal"/>
      <w:lvlText w:val="%1."/>
      <w:lvlJc w:val="left"/>
      <w:pPr>
        <w:ind w:left="928" w:hanging="360"/>
      </w:pPr>
    </w:lvl>
    <w:lvl w:ilvl="1" w:tplc="041A0019">
      <w:start w:val="1"/>
      <w:numFmt w:val="lowerLetter"/>
      <w:lvlText w:val="%2."/>
      <w:lvlJc w:val="left"/>
      <w:pPr>
        <w:ind w:left="1648" w:hanging="360"/>
      </w:pPr>
    </w:lvl>
    <w:lvl w:ilvl="2" w:tplc="041A001B">
      <w:start w:val="1"/>
      <w:numFmt w:val="lowerRoman"/>
      <w:lvlText w:val="%3."/>
      <w:lvlJc w:val="right"/>
      <w:pPr>
        <w:ind w:left="2368" w:hanging="180"/>
      </w:pPr>
    </w:lvl>
    <w:lvl w:ilvl="3" w:tplc="041A000F">
      <w:start w:val="1"/>
      <w:numFmt w:val="decimal"/>
      <w:lvlText w:val="%4."/>
      <w:lvlJc w:val="left"/>
      <w:pPr>
        <w:ind w:left="3088" w:hanging="360"/>
      </w:pPr>
    </w:lvl>
    <w:lvl w:ilvl="4" w:tplc="041A0019">
      <w:start w:val="1"/>
      <w:numFmt w:val="lowerLetter"/>
      <w:lvlText w:val="%5."/>
      <w:lvlJc w:val="left"/>
      <w:pPr>
        <w:ind w:left="3808" w:hanging="360"/>
      </w:pPr>
    </w:lvl>
    <w:lvl w:ilvl="5" w:tplc="041A001B">
      <w:start w:val="1"/>
      <w:numFmt w:val="lowerRoman"/>
      <w:lvlText w:val="%6."/>
      <w:lvlJc w:val="right"/>
      <w:pPr>
        <w:ind w:left="4528" w:hanging="180"/>
      </w:pPr>
    </w:lvl>
    <w:lvl w:ilvl="6" w:tplc="041A000F">
      <w:start w:val="1"/>
      <w:numFmt w:val="decimal"/>
      <w:lvlText w:val="%7."/>
      <w:lvlJc w:val="left"/>
      <w:pPr>
        <w:ind w:left="5248" w:hanging="360"/>
      </w:pPr>
    </w:lvl>
    <w:lvl w:ilvl="7" w:tplc="041A0019">
      <w:start w:val="1"/>
      <w:numFmt w:val="lowerLetter"/>
      <w:lvlText w:val="%8."/>
      <w:lvlJc w:val="left"/>
      <w:pPr>
        <w:ind w:left="5968" w:hanging="360"/>
      </w:pPr>
    </w:lvl>
    <w:lvl w:ilvl="8" w:tplc="041A001B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DE24F5E"/>
    <w:multiLevelType w:val="hybridMultilevel"/>
    <w:tmpl w:val="8AF8CE8A"/>
    <w:lvl w:ilvl="0" w:tplc="E3E8F3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3">
    <w:nsid w:val="560B3990"/>
    <w:multiLevelType w:val="hybridMultilevel"/>
    <w:tmpl w:val="711A8214"/>
    <w:lvl w:ilvl="0" w:tplc="041A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9EF"/>
    <w:rsid w:val="00017E1D"/>
    <w:rsid w:val="000473DB"/>
    <w:rsid w:val="00053B8D"/>
    <w:rsid w:val="000720B3"/>
    <w:rsid w:val="000E3F97"/>
    <w:rsid w:val="000E7BDF"/>
    <w:rsid w:val="00116935"/>
    <w:rsid w:val="0013130C"/>
    <w:rsid w:val="001B74A8"/>
    <w:rsid w:val="001D157B"/>
    <w:rsid w:val="001E22F6"/>
    <w:rsid w:val="001F1FA5"/>
    <w:rsid w:val="00221D9F"/>
    <w:rsid w:val="00232EBB"/>
    <w:rsid w:val="0028708C"/>
    <w:rsid w:val="002B7B24"/>
    <w:rsid w:val="00322BAD"/>
    <w:rsid w:val="00355E0D"/>
    <w:rsid w:val="003C75F0"/>
    <w:rsid w:val="004719BF"/>
    <w:rsid w:val="00476BA5"/>
    <w:rsid w:val="00483D04"/>
    <w:rsid w:val="004E28DA"/>
    <w:rsid w:val="005574FA"/>
    <w:rsid w:val="005A196C"/>
    <w:rsid w:val="005A3708"/>
    <w:rsid w:val="006306A9"/>
    <w:rsid w:val="00693257"/>
    <w:rsid w:val="006C1E60"/>
    <w:rsid w:val="006E7989"/>
    <w:rsid w:val="007034B8"/>
    <w:rsid w:val="00783E7F"/>
    <w:rsid w:val="007B64D2"/>
    <w:rsid w:val="007D3242"/>
    <w:rsid w:val="007E2052"/>
    <w:rsid w:val="0081164F"/>
    <w:rsid w:val="00864749"/>
    <w:rsid w:val="008F3853"/>
    <w:rsid w:val="009308B7"/>
    <w:rsid w:val="009353B7"/>
    <w:rsid w:val="00A21B7D"/>
    <w:rsid w:val="00A34550"/>
    <w:rsid w:val="00A36035"/>
    <w:rsid w:val="00B949EF"/>
    <w:rsid w:val="00C65040"/>
    <w:rsid w:val="00C6761E"/>
    <w:rsid w:val="00C971B8"/>
    <w:rsid w:val="00CA138F"/>
    <w:rsid w:val="00D53A7B"/>
    <w:rsid w:val="00D72A67"/>
    <w:rsid w:val="00E17C91"/>
    <w:rsid w:val="00E243A0"/>
    <w:rsid w:val="00E53622"/>
    <w:rsid w:val="00E71C2B"/>
    <w:rsid w:val="00EB0B2B"/>
    <w:rsid w:val="00EB14EE"/>
    <w:rsid w:val="00EC77E1"/>
    <w:rsid w:val="00ED00D6"/>
    <w:rsid w:val="00ED594B"/>
    <w:rsid w:val="00EE0F0C"/>
    <w:rsid w:val="00F416EA"/>
    <w:rsid w:val="00F53219"/>
    <w:rsid w:val="00F87F0A"/>
    <w:rsid w:val="00F9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8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949EF"/>
    <w:pPr>
      <w:spacing w:after="240"/>
    </w:pPr>
    <w:rPr>
      <w:rFonts w:cstheme="minorBidi"/>
    </w:rPr>
  </w:style>
  <w:style w:type="paragraph" w:styleId="Naslov1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glavlja" w:customStyle="true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type="character" w:styleId="PoglavljaChar" w:customStyle="true">
    <w:name w:val="Poglavlja Char"/>
    <w:basedOn w:val="OdlomakpopisaChar"/>
    <w:link w:val="Poglavlja"/>
    <w:locked/>
    <w:rsid w:val="00C65040"/>
    <w:rPr>
      <w:b/>
      <w:sz w:val="28"/>
      <w:szCs w:val="28"/>
    </w:rPr>
  </w:style>
  <w:style w:type="paragraph" w:styleId="Odlomakpopisa">
    <w:name w:val="List Paragraph"/>
    <w:basedOn w:val="Normal"/>
    <w:link w:val="OdlomakpopisaChar"/>
    <w:uiPriority w:val="34"/>
    <w:qFormat/>
    <w:rsid w:val="00C65040"/>
    <w:pPr>
      <w:ind w:left="708"/>
    </w:pPr>
  </w:style>
  <w:style w:type="character" w:styleId="Naslov1Char" w:customStyle="true">
    <w:name w:val="Naslov 1 Char"/>
    <w:basedOn w:val="Zadanifontodlomka"/>
    <w:link w:val="Naslov1"/>
    <w:rsid w:val="00C65040"/>
    <w:rPr>
      <w:rFonts w:eastAsia="Times New Roman"/>
      <w:b/>
      <w:bCs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65040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65040"/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paragraph" w:styleId="Bezproreda">
    <w:name w:val="No Spacing"/>
    <w:link w:val="BezproredaChar"/>
    <w:uiPriority w:val="1"/>
    <w:qFormat/>
    <w:rsid w:val="00C65040"/>
    <w:rPr>
      <w:rFonts w:ascii="Calibri" w:hAnsi="Calibri" w:eastAsia="Calibri"/>
      <w:sz w:val="22"/>
      <w:szCs w:val="22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C65040"/>
  </w:style>
  <w:style w:type="character" w:styleId="BezproredaChar" w:customStyle="true">
    <w:name w:val="Bez proreda Char"/>
    <w:link w:val="Bezproreda"/>
    <w:uiPriority w:val="1"/>
    <w:locked/>
    <w:rsid w:val="00B949EF"/>
    <w:rPr>
      <w:rFonts w:ascii="Calibri" w:hAnsi="Calibri" w:eastAsia="Calibri"/>
      <w:sz w:val="22"/>
      <w:szCs w:val="22"/>
    </w:rPr>
  </w:style>
  <w:style w:type="paragraph" w:styleId="GrbRH" w:customStyle="true">
    <w:name w:val="GrbRH"/>
    <w:basedOn w:val="Normal"/>
    <w:semiHidden/>
    <w:rsid w:val="00B949EF"/>
    <w:pPr>
      <w:spacing w:after="60"/>
    </w:pPr>
    <w:rPr>
      <w:noProof/>
      <w:sz w:val="16"/>
      <w:szCs w:val="16"/>
    </w:rPr>
  </w:style>
  <w:style w:type="paragraph" w:styleId="Default" w:customStyle="true">
    <w:name w:val="Default"/>
    <w:rsid w:val="00B949EF"/>
    <w:pPr>
      <w:autoSpaceDE w:val="false"/>
      <w:autoSpaceDN w:val="false"/>
      <w:adjustRightInd w:val="false"/>
    </w:pPr>
    <w:rPr>
      <w:color w:val="000000"/>
    </w:rPr>
  </w:style>
  <w:style w:type="table" w:styleId="Reetkatablice1" w:customStyle="true">
    <w:name w:val="Rešetka tablice1"/>
    <w:basedOn w:val="Obinatablica"/>
    <w:uiPriority w:val="59"/>
    <w:rsid w:val="00B949EF"/>
    <w:rPr>
      <w:rFonts w:eastAsia="Calibri"/>
      <w:szCs w:val="22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53622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53622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A19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196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196C"/>
    <w:rPr>
      <w:rFonts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196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196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49EF"/>
    <w:pPr>
      <w:spacing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link w:val="BezproredaChar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customStyle="1" w:styleId="BezproredaChar" w:type="character">
    <w:name w:val="Bez proreda Char"/>
    <w:link w:val="Bezproreda"/>
    <w:uiPriority w:val="1"/>
    <w:locked/>
    <w:rsid w:val="00B949EF"/>
    <w:rPr>
      <w:rFonts w:ascii="Calibri" w:eastAsia="Calibri" w:hAnsi="Calibri"/>
      <w:sz w:val="22"/>
      <w:szCs w:val="22"/>
    </w:rPr>
  </w:style>
  <w:style w:customStyle="1" w:styleId="GrbRH" w:type="paragraph">
    <w:name w:val="GrbRH"/>
    <w:basedOn w:val="Normal"/>
    <w:semiHidden/>
    <w:rsid w:val="00B949EF"/>
    <w:pPr>
      <w:spacing w:after="60"/>
    </w:pPr>
    <w:rPr>
      <w:noProof/>
      <w:sz w:val="16"/>
      <w:szCs w:val="16"/>
    </w:rPr>
  </w:style>
  <w:style w:customStyle="1" w:styleId="Default" w:type="paragraph">
    <w:name w:val="Default"/>
    <w:rsid w:val="00B949EF"/>
    <w:pPr>
      <w:autoSpaceDE w:val="0"/>
      <w:autoSpaceDN w:val="0"/>
      <w:adjustRightInd w:val="0"/>
    </w:pPr>
    <w:rPr>
      <w:color w:val="000000"/>
    </w:rPr>
  </w:style>
  <w:style w:customStyle="1" w:styleId="Reetkatablice1" w:type="table">
    <w:name w:val="Rešetka tablice1"/>
    <w:basedOn w:val="Obinatablica"/>
    <w:uiPriority w:val="59"/>
    <w:rsid w:val="00B949EF"/>
    <w:rPr>
      <w:rFonts w:eastAsia="Calibri"/>
      <w:szCs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536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36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1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96C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9934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11. rujna 2020.</izvorni_sadrzaj>
    <derivirana_varijabla naziv="DomainObject.StvarniPocetakDatum_1">11. rujna 2020.</derivirana_varijabla>
  </DomainObject.StvarniPocetakDatum>
  <DomainObject.StvarniZavrsetakDatum>
    <izvorni_sadrzaj>11. rujna 2020.</izvorni_sadrzaj>
    <derivirana_varijabla naziv="DomainObject.StvarniZavrsetakDatum_1">11. rujna 2020.</derivirana_varijabla>
  </DomainObject.StvarniZavrsetakDatum>
  <DomainObject.PlaniraniZavrsetakDatum>
    <izvorni_sadrzaj>11. rujna 2020.</izvorni_sadrzaj>
    <derivirana_varijabla naziv="DomainObject.PlaniraniZavrsetakDatum_1">11. rujna 2020.</derivirana_varijabla>
  </DomainObject.PlaniraniZavrsetakDatum>
  <DomainObject.PlaniraniPocetakDatum>
    <izvorni_sadrzaj>11. rujna 2020.</izvorni_sadrzaj>
    <derivirana_varijabla naziv="DomainObject.PlaniraniPocetakDatum_1">11. rujna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25</izvorni_sadrzaj>
    <derivirana_varijabla naziv="DomainObject.Zapisnik.BrojStranica_1">25</derivirana_varijabla>
  </DomainObject.Zapisnik.BrojStranica>
  <DomainObject.Zapisnik.DatumKreiranja>
    <izvorni_sadrzaj>11. rujna 2020.</izvorni_sadrzaj>
    <derivirana_varijabla naziv="DomainObject.Zapisnik.DatumKreiranja_1">11.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St-264/2019-49</izvorni_sadrzaj>
    <derivirana_varijabla naziv="DomainObject.Zapisnik.Oznaka_1">St-264/2019-49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2019.</izvorni_sadrzaj>
    <derivirana_varijabla naziv="DomainObject.Predmet.DatumOsnivanja_1">23.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St-264/2019</izvorni_sadrzaj>
    <derivirana_varijabla naziv="DomainObject.Predmet.OznakaBroj_1">St-264/2019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VIVIDUS društvo s ograničenom odgovornošću za trgovinu i turistička agencija</izvorni_sadrzaj>
    <derivirana_varijabla naziv="DomainObject.Predmet.StrankaFormated_1">  VIVIDUS društvo s ograničenom odgovornošću za trgovinu i turistička agencija</derivirana_varijabla>
  </DomainObject.Predmet.StrankaFormated>
  <DomainObject.Predmet.StrankaFormatedOIB>
    <izvorni_sadrzaj>  VIVIDUS društvo s ograničenom odgovornošću za trgovinu i turistička agencija, OIB 03549889524</izvorni_sadrzaj>
    <derivirana_varijabla naziv="DomainObject.Predmet.StrankaFormatedOIB_1">  VIVIDUS društvo s ograničenom odgovornošću za trgovinu i turistička agencija, OIB 03549889524</derivirana_varijabla>
  </DomainObject.Predmet.StrankaFormatedOIB>
  <DomainObject.Predmet.StrankaFormatedWithAdress>
    <izvorni_sadrzaj> VIVIDUS društvo s ograničenom odgovornošću za trgovinu i turistička agencija, Put Salduna 3, 21220 Trogir</izvorni_sadrzaj>
    <derivirana_varijabla naziv="DomainObject.Predmet.StrankaFormatedWithAdress_1"> VIVIDUS društvo s ograničenom odgovornošću za trgovinu i turistička agencija, Put Salduna 3, 21220 Trogir</derivirana_varijabla>
  </DomainObject.Predmet.StrankaFormatedWithAdress>
  <DomainObject.Predmet.StrankaFormatedWithAdressOIB>
    <izvorni_sadrzaj> VIVIDUS društvo s ograničenom odgovornošću za trgovinu i turistička agencija, OIB 03549889524, Put Salduna 3, 21220 Trogir</izvorni_sadrzaj>
    <derivirana_varijabla naziv="DomainObject.Predmet.StrankaFormatedWithAdressOIB_1"> VIVIDUS društvo s ograničenom odgovornošću za trgovinu i turistička agencija, OIB 03549889524, Put Salduna 3, 21220 Trogir</derivirana_varijabla>
  </DomainObject.Predmet.StrankaFormatedWithAdressOIB>
  <DomainObject.Predmet.StrankaWithAdress>
    <izvorni_sadrzaj>VIVIDUS društvo s ograničenom odgovornošću za trgovinu i turistička agencija Put Salduna 3,21220 Trogir</izvorni_sadrzaj>
    <derivirana_varijabla naziv="DomainObject.Predmet.StrankaWithAdress_1">VIVIDUS društvo s ograničenom odgovornošću za trgovinu i turistička agencija Put Salduna 3,21220 Trogir</derivirana_varijabla>
  </DomainObject.Predmet.StrankaWithAdress>
  <DomainObject.Predmet.StrankaWithAdressOIB>
    <izvorni_sadrzaj>VIVIDUS društvo s ograničenom odgovornošću za trgovinu i turistička agencija, OIB 03549889524, Put Salduna 3,21220 Trogir</izvorni_sadrzaj>
    <derivirana_varijabla naziv="DomainObject.Predmet.StrankaWithAdressOIB_1">VIVIDUS društvo s ograničenom odgovornošću za trgovinu i turistička agencija, OIB 03549889524, Put Salduna 3,21220 Trogir</derivirana_varijabla>
  </DomainObject.Predmet.StrankaWithAdressOIB>
  <DomainObject.Predmet.StrankaNazivFormated>
    <izvorni_sadrzaj>VIVIDUS društvo s ograničenom odgovornošću za trgovinu i turistička agencija</izvorni_sadrzaj>
    <derivirana_varijabla naziv="DomainObject.Predmet.StrankaNazivFormated_1">VIVIDUS društvo s ograničenom odgovornošću za trgovinu i turistička agencija</derivirana_varijabla>
  </DomainObject.Predmet.StrankaNazivFormated>
  <DomainObject.Predmet.StrankaNazivFormatedOIB>
    <izvorni_sadrzaj>VIVIDUS društvo s ograničenom odgovornošću za trgovinu i turistička agencija, OIB 03549889524</izvorni_sadrzaj>
    <derivirana_varijabla naziv="DomainObject.Predmet.StrankaNazivFormatedOIB_1">VIVIDUS društvo s ograničenom odgovornošću za trgovinu i turistička agencija, OIB 03549889524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VIVIDUS društvo s ograničenom odgovornošću za trgovinu i turistička agencija</item>
    </izvorni_sadrzaj>
    <derivirana_varijabla naziv="DomainObject.Predmet.StrankaListFormated_1">
      <item>VIVIDUS društvo s ograničenom odgovornošću za trgovinu i turistička agencija</item>
    </derivirana_varijabla>
  </DomainObject.Predmet.StrankaListFormated>
  <DomainObject.Predmet.StrankaListFormatedOIB>
    <izvorni_sadrzaj>
      <item>VIVIDUS društvo s ograničenom odgovornošću za trgovinu i turistička agencija, OIB 03549889524</item>
    </izvorni_sadrzaj>
    <derivirana_varijabla naziv="DomainObject.Predmet.StrankaListFormatedOIB_1">
      <item>VIVIDUS društvo s ograničenom odgovornošću za trgovinu i turistička agencija, OIB 03549889524</item>
    </derivirana_varijabla>
  </DomainObject.Predmet.StrankaListFormatedOIB>
  <DomainObject.Predmet.StrankaListFormatedWithAdress>
    <izvorni_sadrzaj>
      <item>VIVIDUS društvo s ograničenom odgovornošću za trgovinu i turistička agencija, Put Salduna 3, 21220 Trogir</item>
    </izvorni_sadrzaj>
    <derivirana_varijabla naziv="DomainObject.Predmet.StrankaListFormatedWithAdress_1">
      <item>VIVIDUS društvo s ograničenom odgovornošću za trgovinu i turistička agencija, Put Salduna 3, 21220 Trogir</item>
    </derivirana_varijabla>
  </DomainObject.Predmet.StrankaListFormatedWithAdress>
  <DomainObject.Predmet.StrankaListFormatedWithAdressOIB>
    <izvorni_sadrzaj>
      <item>VIVIDUS društvo s ograničenom odgovornošću za trgovinu i turistička agencija, OIB 03549889524, Put Salduna 3, 21220 Trogir</item>
    </izvorni_sadrzaj>
    <derivirana_varijabla naziv="DomainObject.Predmet.StrankaListFormatedWithAdressOIB_1">
      <item>VIVIDUS društvo s ograničenom odgovornošću za trgovinu i turistička agencija, OIB 03549889524, Put Salduna 3, 21220 Trogir</item>
    </derivirana_varijabla>
  </DomainObject.Predmet.StrankaListFormatedWithAdressOIB>
  <DomainObject.Predmet.StrankaListNazivFormated>
    <izvorni_sadrzaj>
      <item>VIVIDUS društvo s ograničenom odgovornošću za trgovinu i turistička agencija</item>
    </izvorni_sadrzaj>
    <derivirana_varijabla naziv="DomainObject.Predmet.StrankaListNazivFormated_1">
      <item>VIVIDUS društvo s ograničenom odgovornošću za trgovinu i turistička agencija</item>
    </derivirana_varijabla>
  </DomainObject.Predmet.StrankaListNazivFormated>
  <DomainObject.Predmet.StrankaListNazivFormatedOIB>
    <izvorni_sadrzaj>
      <item>VIVIDUS društvo s ograničenom odgovornošću za trgovinu i turistička agencija, OIB 03549889524</item>
    </izvorni_sadrzaj>
    <derivirana_varijabla naziv="DomainObject.Predmet.StrankaListNazivFormatedOIB_1">
      <item>VIVIDUS društvo s ograničenom odgovornošću za trgovinu i turistička agencija, OIB 03549889524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2020.</izvorni_sadrzaj>
    <derivirana_varijabla naziv="DomainObject.Datum_1">11. rujna 2020.</derivirana_varijabla>
  </DomainObject.Datum>
  <DomainObject.PoslovniBrojDokumenta>
    <izvorni_sadrzaj>St-264/2019-49</izvorni_sadrzaj>
    <derivirana_varijabla naziv="DomainObject.PoslovniBrojDokumenta_1">St-264/2019-49</derivirana_varijabla>
  </DomainObject.PoslovniBrojDokumenta>
  <DomainObject.Predmet.StrankaIDrugi>
    <izvorni_sadrzaj>VIVIDUS društvo s ograničenom odgovornošću za trgovinu i turistička agencija</izvorni_sadrzaj>
    <derivirana_varijabla naziv="DomainObject.Predmet.StrankaIDrugi_1">VIVIDUS društvo s ograničenom odgovornošću za trgovinu i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VIVIDUS društvo s ograničenom odgovornošću za trgovinu i turistička agencija, OIB 03549889524, Put Salduna 3, 21220 Trogir</izvorni_sadrzaj>
    <derivirana_varijabla naziv="DomainObject.Predmet.StrankaIDrugiAdressOIB_1">VIVIDUS društvo s ograničenom odgovornošću za trgovinu i turistička agencija, OIB 03549889524, Put Salduna 3, 21220 Trogir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VIVIDUS društvo s ograničenom odgovornošću za trgovinu i turistička agencija</item>
    </izvorni_sadrzaj>
    <derivirana_varijabla naziv="DomainObject.Predmet.SudioniciListNaziv_1">
      <item>VIVIDUS društvo s ograničenom odgovornošću za trgovinu i turistička agencija</item>
    </derivirana_varijabla>
  </DomainObject.Predmet.SudioniciListNaziv>
  <DomainObject.Predmet.SudioniciListAdressOIB>
    <izvorni_sadrzaj>
      <item>VIVIDUS društvo s ograničenom odgovornošću za trgovinu i turistička agencija, OIB 03549889524, Put Salduna 3,21220 Trogir</item>
    </izvorni_sadrzaj>
    <derivirana_varijabla naziv="DomainObject.Predmet.SudioniciListAdressOIB_1">
      <item>VIVIDUS društvo s ograničenom odgovornošću za trgovinu i turistička agencija, OIB 03549889524, Put Salduna 3,21220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03549889524</item>
    </izvorni_sadrzaj>
    <derivirana_varijabla naziv="DomainObject.Predmet.SudioniciListNazivOIB_1">
      <item>, OIB 03549889524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svibnja 2019.</izvorni_sadrzaj>
    <derivirana_varijabla naziv="DomainObject.Predmet.DatumPocetkaProcesa_1">23. svibnja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8E9C2-1D14-423B-B6FC-1A3A9ADA255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25</properties:Pages>
  <properties:Words>6274</properties:Words>
  <properties:Characters>36115</properties:Characters>
  <properties:Lines>1729</properties:Lines>
  <properties:Paragraphs>888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2020-09-11T08:37:00Z</dcterms:created>
  <dc:creator>Velimir Vuković</dc:creator>
  <cp:lastModifiedBy>Sanja Periš</cp:lastModifiedBy>
  <cp:lastPrinted>2020-09-11T07:31:00Z</cp:lastPrinted>
  <dcterms:modified xmlns:xsi="http://www.w3.org/2001/XMLSchema-instance" xsi:type="dcterms:W3CDTF">2020-09-11T08:39:00Z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St-264/2019-49 / Zapisnik - Ročište za glasovanje o planu restrukturiranja (1st-264-19 zapisnik_. 2 docx.docx)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25</vt:i4>
  </prop:property>
</prop:Properties>
</file>